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91D569" w14:textId="17340B73" w:rsidR="006E5D65" w:rsidRPr="00E960BB" w:rsidRDefault="00997F14" w:rsidP="38439E3B">
      <w:pPr>
        <w:spacing w:line="240" w:lineRule="auto"/>
        <w:jc w:val="right"/>
        <w:rPr>
          <w:rFonts w:ascii="Corbel" w:hAnsi="Corbel"/>
          <w:i/>
          <w:iCs/>
        </w:rPr>
      </w:pPr>
      <w:r w:rsidRPr="38439E3B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38439E3B">
        <w:rPr>
          <w:rFonts w:ascii="Corbel" w:hAnsi="Corbel"/>
          <w:i/>
          <w:iCs/>
        </w:rPr>
        <w:t xml:space="preserve">Załącznik nr </w:t>
      </w:r>
      <w:r w:rsidR="006F31E2" w:rsidRPr="38439E3B">
        <w:rPr>
          <w:rFonts w:ascii="Corbel" w:hAnsi="Corbel"/>
          <w:i/>
          <w:iCs/>
        </w:rPr>
        <w:t>1.5</w:t>
      </w:r>
      <w:r w:rsidR="00D8678B" w:rsidRPr="38439E3B">
        <w:rPr>
          <w:rFonts w:ascii="Corbel" w:hAnsi="Corbel"/>
          <w:i/>
          <w:iCs/>
        </w:rPr>
        <w:t xml:space="preserve"> do Zarządzenia</w:t>
      </w:r>
      <w:r w:rsidR="002A22BF" w:rsidRPr="38439E3B">
        <w:rPr>
          <w:rFonts w:ascii="Corbel" w:hAnsi="Corbel"/>
          <w:i/>
          <w:iCs/>
        </w:rPr>
        <w:t xml:space="preserve"> Rektora UR </w:t>
      </w:r>
      <w:r w:rsidR="00CD6897" w:rsidRPr="38439E3B">
        <w:rPr>
          <w:rFonts w:ascii="Corbel" w:hAnsi="Corbel"/>
          <w:i/>
          <w:iCs/>
        </w:rPr>
        <w:t xml:space="preserve">nr </w:t>
      </w:r>
      <w:r w:rsidR="00410A03" w:rsidRPr="38439E3B">
        <w:rPr>
          <w:rFonts w:ascii="Corbel" w:hAnsi="Corbel"/>
          <w:i/>
          <w:iCs/>
        </w:rPr>
        <w:t>7</w:t>
      </w:r>
      <w:r w:rsidR="00F17567" w:rsidRPr="38439E3B">
        <w:rPr>
          <w:rFonts w:ascii="Corbel" w:hAnsi="Corbel"/>
          <w:i/>
          <w:iCs/>
        </w:rPr>
        <w:t>/20</w:t>
      </w:r>
      <w:r w:rsidR="00410A03" w:rsidRPr="38439E3B">
        <w:rPr>
          <w:rFonts w:ascii="Corbel" w:hAnsi="Corbel"/>
          <w:i/>
          <w:iCs/>
        </w:rPr>
        <w:t>23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E15CFDE" w14:textId="6E8841F5" w:rsidR="0085747A" w:rsidRPr="002636F5" w:rsidRDefault="0071620A" w:rsidP="38439E3B">
      <w:pPr>
        <w:spacing w:after="0" w:line="240" w:lineRule="exact"/>
        <w:jc w:val="center"/>
        <w:rPr>
          <w:rFonts w:ascii="Corbel" w:hAnsi="Corbel"/>
          <w:i/>
          <w:iCs/>
          <w:smallCaps/>
          <w:color w:val="000000" w:themeColor="text1"/>
          <w:sz w:val="24"/>
          <w:szCs w:val="24"/>
        </w:rPr>
      </w:pPr>
      <w:r w:rsidRPr="38439E3B">
        <w:rPr>
          <w:rFonts w:ascii="Corbel" w:hAnsi="Corbel"/>
          <w:b/>
          <w:bCs/>
          <w:smallCaps/>
          <w:color w:val="000000" w:themeColor="text1"/>
          <w:sz w:val="24"/>
          <w:szCs w:val="24"/>
        </w:rPr>
        <w:t>dotyczy cyklu kształcenia</w:t>
      </w:r>
      <w:r w:rsidR="0085747A" w:rsidRPr="38439E3B">
        <w:rPr>
          <w:rFonts w:ascii="Corbel" w:hAnsi="Corbel"/>
          <w:b/>
          <w:bCs/>
          <w:smallCaps/>
          <w:color w:val="000000" w:themeColor="text1"/>
          <w:sz w:val="24"/>
          <w:szCs w:val="24"/>
        </w:rPr>
        <w:t xml:space="preserve"> </w:t>
      </w:r>
      <w:r w:rsidR="008704B6" w:rsidRPr="38439E3B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20</w:t>
      </w:r>
      <w:r w:rsidR="00B63809" w:rsidRPr="38439E3B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2</w:t>
      </w:r>
      <w:r w:rsidR="00E25152" w:rsidRPr="38439E3B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3</w:t>
      </w:r>
      <w:r w:rsidR="008704B6" w:rsidRPr="38439E3B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/20</w:t>
      </w:r>
      <w:r w:rsidR="00B63809" w:rsidRPr="38439E3B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2</w:t>
      </w:r>
      <w:r w:rsidR="00E25152" w:rsidRPr="38439E3B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4</w:t>
      </w:r>
      <w:r w:rsidR="008704B6" w:rsidRPr="38439E3B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 xml:space="preserve"> do 202</w:t>
      </w:r>
      <w:r w:rsidR="00E25152" w:rsidRPr="38439E3B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4</w:t>
      </w:r>
      <w:r w:rsidR="008704B6" w:rsidRPr="38439E3B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/202</w:t>
      </w:r>
      <w:r w:rsidR="00E25152" w:rsidRPr="38439E3B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5</w:t>
      </w:r>
    </w:p>
    <w:p w14:paraId="24E8696B" w14:textId="547BEA1D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38439E3B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="0085747A" w:rsidRPr="38439E3B">
        <w:rPr>
          <w:rFonts w:ascii="Corbel" w:hAnsi="Corbel"/>
          <w:i/>
          <w:iCs/>
          <w:sz w:val="20"/>
          <w:szCs w:val="20"/>
        </w:rPr>
        <w:t>(skrajne daty</w:t>
      </w:r>
      <w:r w:rsidR="0085747A" w:rsidRPr="38439E3B">
        <w:rPr>
          <w:rFonts w:ascii="Corbel" w:hAnsi="Corbel"/>
          <w:sz w:val="20"/>
          <w:szCs w:val="20"/>
        </w:rPr>
        <w:t>)</w:t>
      </w:r>
    </w:p>
    <w:p w14:paraId="60883C26" w14:textId="77777777" w:rsidR="00445970" w:rsidRPr="00EA4832" w:rsidRDefault="00445970" w:rsidP="38439E3B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E25152">
        <w:rPr>
          <w:rFonts w:ascii="Corbel" w:hAnsi="Corbel"/>
          <w:sz w:val="20"/>
          <w:szCs w:val="20"/>
        </w:rPr>
        <w:t>2024/2025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A5C85" w:rsidRPr="009C54AE" w14:paraId="5F0D9E0E" w14:textId="77777777" w:rsidTr="00FA5C85">
        <w:tc>
          <w:tcPr>
            <w:tcW w:w="2694" w:type="dxa"/>
            <w:vAlign w:val="center"/>
          </w:tcPr>
          <w:p w14:paraId="5970156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50763C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>Prawo karne skarbowe</w:t>
            </w:r>
          </w:p>
        </w:tc>
      </w:tr>
      <w:tr w:rsidR="00FA5C85" w:rsidRPr="009C54AE" w14:paraId="703F5088" w14:textId="77777777" w:rsidTr="00FA5C85">
        <w:tc>
          <w:tcPr>
            <w:tcW w:w="2694" w:type="dxa"/>
            <w:vAlign w:val="center"/>
          </w:tcPr>
          <w:p w14:paraId="4CA2915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380DFB5" w14:textId="77777777" w:rsidR="00FA5C85" w:rsidRPr="00BF2155" w:rsidRDefault="00E25152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DD47A7">
              <w:rPr>
                <w:b w:val="0"/>
                <w:color w:val="auto"/>
                <w:sz w:val="22"/>
              </w:rPr>
              <w:t>A2SO25</w:t>
            </w:r>
          </w:p>
        </w:tc>
      </w:tr>
      <w:tr w:rsidR="00FA5C85" w:rsidRPr="009C54AE" w14:paraId="5C0172EC" w14:textId="77777777" w:rsidTr="00FA5C85">
        <w:tc>
          <w:tcPr>
            <w:tcW w:w="2694" w:type="dxa"/>
            <w:vAlign w:val="center"/>
          </w:tcPr>
          <w:p w14:paraId="249A5C16" w14:textId="77777777" w:rsidR="00FA5C85" w:rsidRPr="009C54AE" w:rsidRDefault="00FA5C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FA5C85" w:rsidRPr="009C54AE" w14:paraId="04D2ED79" w14:textId="77777777" w:rsidTr="00FA5C85">
        <w:tc>
          <w:tcPr>
            <w:tcW w:w="2694" w:type="dxa"/>
            <w:vAlign w:val="center"/>
          </w:tcPr>
          <w:p w14:paraId="0A39E105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DAED10C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 xml:space="preserve">Zakład Prawa Karnego </w:t>
            </w:r>
            <w:r>
              <w:rPr>
                <w:b w:val="0"/>
                <w:color w:val="auto"/>
                <w:sz w:val="22"/>
              </w:rPr>
              <w:t>Instytutu Nauk Prawnych</w:t>
            </w:r>
          </w:p>
        </w:tc>
      </w:tr>
      <w:tr w:rsidR="00FA5C85" w:rsidRPr="009C54AE" w14:paraId="6801F8D6" w14:textId="77777777" w:rsidTr="00FA5C85">
        <w:tc>
          <w:tcPr>
            <w:tcW w:w="2694" w:type="dxa"/>
            <w:vAlign w:val="center"/>
          </w:tcPr>
          <w:p w14:paraId="4B835047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1BD22A6" w14:textId="120F5C2D" w:rsidR="00FA5C85" w:rsidRPr="00BF2155" w:rsidRDefault="00BA4E33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7D5A71"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FA5C85" w:rsidRPr="009C54AE" w14:paraId="72A44507" w14:textId="77777777" w:rsidTr="00FA5C85">
        <w:tc>
          <w:tcPr>
            <w:tcW w:w="2694" w:type="dxa"/>
            <w:vAlign w:val="center"/>
          </w:tcPr>
          <w:p w14:paraId="448A1CED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360FB8" w14:textId="77777777" w:rsidR="00FA5C85" w:rsidRPr="00BF2155" w:rsidRDefault="00E77B52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II stopnia</w:t>
            </w:r>
          </w:p>
        </w:tc>
      </w:tr>
      <w:tr w:rsidR="00FA5C85" w:rsidRPr="009C54AE" w14:paraId="3A488BE5" w14:textId="77777777" w:rsidTr="00FA5C85">
        <w:tc>
          <w:tcPr>
            <w:tcW w:w="2694" w:type="dxa"/>
            <w:vAlign w:val="center"/>
          </w:tcPr>
          <w:p w14:paraId="04C0481C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FA5C85" w:rsidRPr="009C54AE" w14:paraId="18E4151E" w14:textId="77777777" w:rsidTr="00FA5C85">
        <w:tc>
          <w:tcPr>
            <w:tcW w:w="2694" w:type="dxa"/>
            <w:vAlign w:val="center"/>
          </w:tcPr>
          <w:p w14:paraId="7C3992E0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FA5C85" w:rsidRPr="00BF2155" w:rsidRDefault="0063595B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FA5C85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FA5C85" w:rsidRPr="009C54AE" w14:paraId="3CA2651D" w14:textId="77777777" w:rsidTr="00FA5C85">
        <w:tc>
          <w:tcPr>
            <w:tcW w:w="2694" w:type="dxa"/>
            <w:vAlign w:val="center"/>
          </w:tcPr>
          <w:p w14:paraId="47AAF24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704B3A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</w:t>
            </w:r>
            <w:r w:rsidR="00E77B52">
              <w:rPr>
                <w:b w:val="0"/>
                <w:color w:val="auto"/>
                <w:sz w:val="22"/>
              </w:rPr>
              <w:t>II</w:t>
            </w:r>
            <w:r>
              <w:rPr>
                <w:b w:val="0"/>
                <w:color w:val="auto"/>
                <w:sz w:val="22"/>
              </w:rPr>
              <w:t>, semestr I</w:t>
            </w:r>
            <w:r w:rsidR="00E77B52">
              <w:rPr>
                <w:b w:val="0"/>
                <w:color w:val="auto"/>
                <w:sz w:val="22"/>
              </w:rPr>
              <w:t>V</w:t>
            </w:r>
          </w:p>
        </w:tc>
      </w:tr>
      <w:tr w:rsidR="00FA5C85" w:rsidRPr="009C54AE" w14:paraId="10ED0215" w14:textId="77777777" w:rsidTr="00FA5C85">
        <w:tc>
          <w:tcPr>
            <w:tcW w:w="2694" w:type="dxa"/>
            <w:vAlign w:val="center"/>
          </w:tcPr>
          <w:p w14:paraId="5863A11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FA5C85" w:rsidRPr="00A30ABF" w14:paraId="26EB6C12" w14:textId="77777777" w:rsidTr="00FA5C85">
        <w:tc>
          <w:tcPr>
            <w:tcW w:w="2694" w:type="dxa"/>
            <w:vAlign w:val="center"/>
          </w:tcPr>
          <w:p w14:paraId="13A990D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FA5C85" w:rsidRPr="00812667" w:rsidRDefault="00FA5C85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>
              <w:rPr>
                <w:b w:val="0"/>
                <w:color w:val="auto"/>
                <w:sz w:val="22"/>
                <w:lang w:val="en-US"/>
              </w:rPr>
              <w:t>Polski</w:t>
            </w:r>
          </w:p>
        </w:tc>
      </w:tr>
      <w:tr w:rsidR="00FA5C85" w:rsidRPr="000C58F8" w14:paraId="567C9DB4" w14:textId="77777777" w:rsidTr="00FA5C85">
        <w:tc>
          <w:tcPr>
            <w:tcW w:w="2694" w:type="dxa"/>
            <w:vAlign w:val="center"/>
          </w:tcPr>
          <w:p w14:paraId="69C2AF6E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FA88E7" w14:textId="77777777" w:rsidR="00FA5C85" w:rsidRPr="008704B6" w:rsidRDefault="00E25152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>
              <w:rPr>
                <w:b w:val="0"/>
                <w:color w:val="auto"/>
                <w:sz w:val="22"/>
                <w:lang w:val="en-US"/>
              </w:rPr>
              <w:t>dr Katarzyna Czeszejko-Sochacka</w:t>
            </w:r>
          </w:p>
        </w:tc>
      </w:tr>
      <w:tr w:rsidR="00FA5C85" w:rsidRPr="009C54AE" w14:paraId="76A67919" w14:textId="77777777" w:rsidTr="00FA5C85">
        <w:tc>
          <w:tcPr>
            <w:tcW w:w="2694" w:type="dxa"/>
            <w:vAlign w:val="center"/>
          </w:tcPr>
          <w:p w14:paraId="471FE44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7FFE705C" w14:textId="77777777" w:rsidR="00FA5C85" w:rsidRPr="00C229C4" w:rsidRDefault="00C229C4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229C4">
              <w:rPr>
                <w:b w:val="0"/>
                <w:color w:val="auto"/>
                <w:sz w:val="24"/>
                <w:szCs w:val="24"/>
              </w:rPr>
              <w:t>dr hab. Anna Golonka, prof. UR,</w:t>
            </w:r>
            <w:r w:rsidRPr="00C229C4">
              <w:rPr>
                <w:b w:val="0"/>
                <w:color w:val="auto"/>
                <w:sz w:val="22"/>
              </w:rPr>
              <w:t xml:space="preserve"> </w:t>
            </w:r>
            <w:r w:rsidR="00E25152" w:rsidRPr="00C229C4">
              <w:rPr>
                <w:b w:val="0"/>
                <w:color w:val="auto"/>
                <w:sz w:val="22"/>
              </w:rPr>
              <w:t>dr Dorota Habrat, dr Małgorzata Trybus, dr Katarzyna Czeszejko-Sochacka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4A00F406" w14:textId="77777777" w:rsidTr="38439E3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38439E3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8439E3B">
              <w:rPr>
                <w:rFonts w:ascii="Corbel" w:hAnsi="Corbel"/>
              </w:rPr>
              <w:t>Wykł.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38439E3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8439E3B">
              <w:rPr>
                <w:rFonts w:ascii="Corbel" w:hAnsi="Corbel"/>
              </w:rPr>
              <w:t>Konw.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38439E3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8439E3B">
              <w:rPr>
                <w:rFonts w:ascii="Corbel" w:hAnsi="Corbel"/>
              </w:rPr>
              <w:t>Sem.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38439E3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8439E3B">
              <w:rPr>
                <w:rFonts w:ascii="Corbel" w:hAnsi="Corbel"/>
              </w:rPr>
              <w:t>Prakt.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D0089C6" w14:textId="77777777" w:rsidTr="38439E3B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BD8D" w14:textId="77777777" w:rsidR="00015B8F" w:rsidRPr="009C54AE" w:rsidRDefault="00E77B52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8439E3B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E77B52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8439E3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FA5C85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8439E3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38439E3B">
        <w:rPr>
          <w:rFonts w:ascii="Corbel" w:hAnsi="Corbel"/>
          <w:smallCaps w:val="0"/>
        </w:rPr>
        <w:t>1.</w:t>
      </w:r>
      <w:r w:rsidR="00E22FBC" w:rsidRPr="38439E3B">
        <w:rPr>
          <w:rFonts w:ascii="Corbel" w:hAnsi="Corbel"/>
          <w:smallCaps w:val="0"/>
        </w:rPr>
        <w:t>2</w:t>
      </w:r>
      <w:r w:rsidR="00F83B28" w:rsidRPr="38439E3B">
        <w:rPr>
          <w:rFonts w:ascii="Corbel" w:hAnsi="Corbel"/>
          <w:smallCaps w:val="0"/>
        </w:rPr>
        <w:t>.</w:t>
      </w:r>
      <w:r>
        <w:tab/>
      </w:r>
      <w:r w:rsidRPr="38439E3B">
        <w:rPr>
          <w:rFonts w:ascii="Corbel" w:hAnsi="Corbel"/>
          <w:smallCaps w:val="0"/>
        </w:rPr>
        <w:t xml:space="preserve">Sposób realizacji zajęć  </w:t>
      </w:r>
    </w:p>
    <w:p w14:paraId="3B71D90D" w14:textId="63A63C6D" w:rsidR="38439E3B" w:rsidRDefault="38439E3B" w:rsidP="38439E3B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 w:themeColor="text1"/>
        </w:rPr>
      </w:pPr>
    </w:p>
    <w:p w14:paraId="078CDEFA" w14:textId="0CCB1DF5" w:rsidR="00FA5C85" w:rsidRDefault="00A30ABF" w:rsidP="38439E3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</w:rPr>
      </w:pPr>
      <w:r w:rsidRPr="38439E3B">
        <w:rPr>
          <w:rFonts w:ascii="MS Gothic" w:eastAsia="MS Gothic" w:hAnsi="MS Gothic" w:cs="MS Gothic"/>
          <w:b w:val="0"/>
          <w:color w:val="000000" w:themeColor="text1"/>
        </w:rPr>
        <w:t>X</w:t>
      </w:r>
      <w:r w:rsidR="0085747A" w:rsidRPr="38439E3B">
        <w:rPr>
          <w:rFonts w:ascii="Corbel" w:hAnsi="Corbel"/>
          <w:b w:val="0"/>
          <w:smallCaps w:val="0"/>
          <w:color w:val="000000" w:themeColor="text1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FFEB0C" w14:textId="63E084A0" w:rsidR="00E960BB" w:rsidRDefault="00E22FBC" w:rsidP="38439E3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8439E3B">
        <w:rPr>
          <w:rFonts w:ascii="Corbel" w:hAnsi="Corbel"/>
          <w:smallCaps w:val="0"/>
        </w:rPr>
        <w:t xml:space="preserve">1.3 </w:t>
      </w:r>
      <w:r>
        <w:tab/>
      </w:r>
      <w:r w:rsidRPr="38439E3B">
        <w:rPr>
          <w:rFonts w:ascii="Corbel" w:hAnsi="Corbel"/>
          <w:smallCaps w:val="0"/>
        </w:rPr>
        <w:t>For</w:t>
      </w:r>
      <w:r w:rsidR="00445970" w:rsidRPr="38439E3B">
        <w:rPr>
          <w:rFonts w:ascii="Corbel" w:hAnsi="Corbel"/>
          <w:smallCaps w:val="0"/>
        </w:rPr>
        <w:t xml:space="preserve">ma zaliczenia przedmiotu </w:t>
      </w:r>
      <w:r w:rsidRPr="38439E3B">
        <w:rPr>
          <w:rFonts w:ascii="Corbel" w:hAnsi="Corbel"/>
          <w:smallCaps w:val="0"/>
        </w:rPr>
        <w:t xml:space="preserve">(z toku) </w:t>
      </w:r>
      <w:r w:rsidRPr="38439E3B">
        <w:rPr>
          <w:rFonts w:ascii="Corbel" w:hAnsi="Corbel"/>
          <w:b w:val="0"/>
          <w:smallCaps w:val="0"/>
        </w:rPr>
        <w:t>(egzamin, zaliczenie z oceną, zaliczenie bez oceny)</w:t>
      </w:r>
      <w:r w:rsidR="000C58F8" w:rsidRPr="38439E3B">
        <w:rPr>
          <w:rFonts w:ascii="Corbel" w:hAnsi="Corbel"/>
          <w:b w:val="0"/>
          <w:smallCaps w:val="0"/>
        </w:rPr>
        <w:t xml:space="preserve">: </w:t>
      </w:r>
      <w:r w:rsidR="00FA5C85" w:rsidRPr="38439E3B">
        <w:rPr>
          <w:rFonts w:ascii="Corbel" w:hAnsi="Corbel"/>
          <w:b w:val="0"/>
          <w:smallCaps w:val="0"/>
        </w:rPr>
        <w:t>zaliczenie z oceną.</w:t>
      </w:r>
    </w:p>
    <w:p w14:paraId="13F8CC34" w14:textId="68B3A59C" w:rsidR="38439E3B" w:rsidRDefault="38439E3B" w:rsidP="38439E3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67E60A" w14:textId="77777777" w:rsidTr="38439E3B">
        <w:tc>
          <w:tcPr>
            <w:tcW w:w="9670" w:type="dxa"/>
          </w:tcPr>
          <w:p w14:paraId="049F31CB" w14:textId="333176BF" w:rsidR="0085747A" w:rsidRPr="008704B6" w:rsidRDefault="1F5CA407" w:rsidP="38439E3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38439E3B">
              <w:rPr>
                <w:rFonts w:ascii="Corbel" w:hAnsi="Corbel"/>
                <w:b w:val="0"/>
                <w:smallCaps w:val="0"/>
                <w:color w:val="000000" w:themeColor="text1"/>
              </w:rPr>
              <w:t>Znajomość problematyki Podstaw prawoznawstwa, posiadanie podstawowe wiadomości z zakresu logiki, organów ochrony prawnej, znajomość metod wykładni.</w:t>
            </w:r>
          </w:p>
        </w:tc>
      </w:tr>
    </w:tbl>
    <w:p w14:paraId="531282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5198069B" w:rsidR="0085747A" w:rsidRPr="00C05F44" w:rsidRDefault="0071620A" w:rsidP="38439E3B">
      <w:pPr>
        <w:pStyle w:val="Punktygwne"/>
        <w:spacing w:before="0" w:after="0"/>
        <w:rPr>
          <w:rFonts w:ascii="Corbel" w:hAnsi="Corbel"/>
        </w:rPr>
      </w:pPr>
      <w:r w:rsidRPr="38439E3B">
        <w:rPr>
          <w:rFonts w:ascii="Corbel" w:hAnsi="Corbel"/>
        </w:rPr>
        <w:t>3.</w:t>
      </w:r>
      <w:r w:rsidR="0085747A" w:rsidRPr="38439E3B">
        <w:rPr>
          <w:rFonts w:ascii="Corbel" w:hAnsi="Corbel"/>
        </w:rPr>
        <w:t xml:space="preserve"> </w:t>
      </w:r>
      <w:r w:rsidR="00A84C85" w:rsidRPr="38439E3B">
        <w:rPr>
          <w:rFonts w:ascii="Corbel" w:hAnsi="Corbel"/>
        </w:rPr>
        <w:t>cele, efekty uczenia się</w:t>
      </w:r>
      <w:r w:rsidR="0085747A" w:rsidRPr="38439E3B">
        <w:rPr>
          <w:rFonts w:ascii="Corbel" w:hAnsi="Corbel"/>
        </w:rPr>
        <w:t>, treści Programowe i stosowane metody Dydaktyczne</w:t>
      </w:r>
    </w:p>
    <w:p w14:paraId="62486C0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10165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527A967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68186CB" w14:textId="77777777" w:rsidR="0085747A" w:rsidRPr="009C54AE" w:rsidRDefault="00A538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D12">
              <w:rPr>
                <w:b w:val="0"/>
              </w:rPr>
              <w:t>Celem przedmiotu jest przyswojenie sobie przez studentów wiedzy z zakresu prawa karnego skarbowego, w szczególności przy uwzględnieniu specyfiki prawa karnego skarbowego na tle prawa karnego powszechnego. Z tego powodu w nauczaniu tego przedmiotu szczególny nacisk zostanie położony na wykazanie różnic pomiędzy kodyfikacjami (tj. kodeksem karnym a kodeksem karnym skarbowym</w:t>
            </w:r>
            <w:r w:rsidR="00AF471B">
              <w:rPr>
                <w:b w:val="0"/>
              </w:rPr>
              <w:t>).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299C43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38439E3B">
        <w:tc>
          <w:tcPr>
            <w:tcW w:w="168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5389F" w:rsidRPr="009C54AE" w14:paraId="4B49C68C" w14:textId="77777777" w:rsidTr="38439E3B">
        <w:tc>
          <w:tcPr>
            <w:tcW w:w="1681" w:type="dxa"/>
          </w:tcPr>
          <w:p w14:paraId="4FCA5964" w14:textId="77777777" w:rsidR="00A5389F" w:rsidRPr="009C54AE" w:rsidRDefault="00A538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553C901" w14:textId="77777777" w:rsidR="00A5389F" w:rsidRPr="0028089E" w:rsidRDefault="3B4236B7" w:rsidP="38439E3B">
            <w:pPr>
              <w:spacing w:after="0" w:line="240" w:lineRule="auto"/>
              <w:jc w:val="both"/>
              <w:rPr>
                <w:b/>
                <w:bCs/>
                <w:lang w:eastAsia="pl-PL"/>
              </w:rPr>
            </w:pPr>
            <w:r w:rsidRPr="38439E3B">
              <w:rPr>
                <w:sz w:val="16"/>
                <w:szCs w:val="16"/>
                <w:lang w:bidi="en-US"/>
              </w:rPr>
              <w:t xml:space="preserve">definiuje podstawowe pojęcia z zakresu prawa karnego skarbowego </w:t>
            </w:r>
          </w:p>
        </w:tc>
        <w:tc>
          <w:tcPr>
            <w:tcW w:w="1865" w:type="dxa"/>
          </w:tcPr>
          <w:p w14:paraId="7D425DAE" w14:textId="77777777" w:rsidR="00A5389F" w:rsidRPr="00AF471B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</w:t>
            </w:r>
            <w:r w:rsidR="00AF471B">
              <w:rPr>
                <w:sz w:val="16"/>
                <w:szCs w:val="16"/>
                <w:lang w:bidi="en-US"/>
              </w:rPr>
              <w:t>2</w:t>
            </w:r>
          </w:p>
        </w:tc>
      </w:tr>
      <w:tr w:rsidR="00A5389F" w:rsidRPr="009C54AE" w14:paraId="5DB8851A" w14:textId="77777777" w:rsidTr="38439E3B">
        <w:tc>
          <w:tcPr>
            <w:tcW w:w="1681" w:type="dxa"/>
          </w:tcPr>
          <w:p w14:paraId="56A76B19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 w:rsidR="00AF471B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5974" w:type="dxa"/>
          </w:tcPr>
          <w:p w14:paraId="0B91F9CA" w14:textId="77777777" w:rsidR="00A5389F" w:rsidRPr="0028089E" w:rsidRDefault="3B4236B7" w:rsidP="38439E3B">
            <w:pPr>
              <w:spacing w:after="0" w:line="240" w:lineRule="auto"/>
              <w:jc w:val="both"/>
              <w:rPr>
                <w:lang w:bidi="en-US"/>
              </w:rPr>
            </w:pPr>
            <w:r w:rsidRPr="38439E3B">
              <w:rPr>
                <w:sz w:val="16"/>
                <w:szCs w:val="16"/>
                <w:lang w:bidi="en-US"/>
              </w:rPr>
              <w:t xml:space="preserve">wyróżnia instytucje prawa karnego skarbowego związane z zaniechaniem ukarania sprawcy </w:t>
            </w:r>
          </w:p>
        </w:tc>
        <w:tc>
          <w:tcPr>
            <w:tcW w:w="1865" w:type="dxa"/>
          </w:tcPr>
          <w:p w14:paraId="7D8B2AE8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K_WO2</w:t>
            </w:r>
          </w:p>
          <w:p w14:paraId="4DDBEF00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w:rsidR="00A5389F" w:rsidRPr="009C54AE" w14:paraId="117EC5F2" w14:textId="77777777" w:rsidTr="38439E3B">
        <w:tc>
          <w:tcPr>
            <w:tcW w:w="1681" w:type="dxa"/>
          </w:tcPr>
          <w:p w14:paraId="41960800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 w:rsidR="00AF471B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5974" w:type="dxa"/>
          </w:tcPr>
          <w:p w14:paraId="4AF82967" w14:textId="77777777" w:rsidR="00A5389F" w:rsidRPr="0028089E" w:rsidRDefault="3B4236B7" w:rsidP="38439E3B">
            <w:pPr>
              <w:spacing w:after="0" w:line="240" w:lineRule="auto"/>
              <w:jc w:val="both"/>
              <w:rPr>
                <w:lang w:bidi="en-US"/>
              </w:rPr>
            </w:pPr>
            <w:r w:rsidRPr="38439E3B">
              <w:rPr>
                <w:sz w:val="16"/>
                <w:szCs w:val="16"/>
                <w:lang w:bidi="en-US"/>
              </w:rPr>
              <w:t xml:space="preserve">opisuje istotę podstawowych instytucji prawa karnego skarbowego materialnego zawartych w k.k.s. </w:t>
            </w:r>
          </w:p>
        </w:tc>
        <w:tc>
          <w:tcPr>
            <w:tcW w:w="1865" w:type="dxa"/>
          </w:tcPr>
          <w:p w14:paraId="2D75CD20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K_WO2</w:t>
            </w:r>
          </w:p>
          <w:p w14:paraId="3169166E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>K_WO3</w:t>
            </w:r>
          </w:p>
        </w:tc>
      </w:tr>
      <w:tr w:rsidR="00A5389F" w:rsidRPr="009C54AE" w14:paraId="693FBE62" w14:textId="77777777" w:rsidTr="38439E3B">
        <w:tc>
          <w:tcPr>
            <w:tcW w:w="1681" w:type="dxa"/>
          </w:tcPr>
          <w:p w14:paraId="78C3198C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AF471B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5974" w:type="dxa"/>
          </w:tcPr>
          <w:p w14:paraId="47770EE0" w14:textId="77777777" w:rsidR="00A5389F" w:rsidRPr="0028089E" w:rsidRDefault="3B4236B7" w:rsidP="38439E3B">
            <w:pPr>
              <w:spacing w:after="0" w:line="240" w:lineRule="auto"/>
              <w:jc w:val="both"/>
              <w:rPr>
                <w:smallCaps/>
              </w:rPr>
            </w:pPr>
            <w:r w:rsidRPr="38439E3B">
              <w:rPr>
                <w:sz w:val="16"/>
                <w:szCs w:val="16"/>
                <w:lang w:bidi="en-US"/>
              </w:rPr>
              <w:t xml:space="preserve">wyjaśnia znamiona podstawowych instytucji prawa karnego skarbowego materialnego zawartych w k.k.s. </w:t>
            </w:r>
          </w:p>
        </w:tc>
        <w:tc>
          <w:tcPr>
            <w:tcW w:w="1865" w:type="dxa"/>
          </w:tcPr>
          <w:p w14:paraId="481F4DDD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K_UO1</w:t>
            </w:r>
          </w:p>
          <w:p w14:paraId="3461D779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89F" w:rsidRPr="009C54AE" w14:paraId="1E4D8F2E" w14:textId="77777777" w:rsidTr="38439E3B">
        <w:tc>
          <w:tcPr>
            <w:tcW w:w="1681" w:type="dxa"/>
          </w:tcPr>
          <w:p w14:paraId="74357262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AF471B"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5974" w:type="dxa"/>
          </w:tcPr>
          <w:p w14:paraId="3B57057F" w14:textId="77777777" w:rsidR="00A5389F" w:rsidRPr="0028089E" w:rsidRDefault="3B4236B7" w:rsidP="38439E3B">
            <w:pPr>
              <w:spacing w:after="0" w:line="240" w:lineRule="auto"/>
              <w:jc w:val="both"/>
              <w:rPr>
                <w:lang w:eastAsia="pl-PL"/>
              </w:rPr>
            </w:pPr>
            <w:r w:rsidRPr="38439E3B">
              <w:rPr>
                <w:sz w:val="16"/>
                <w:szCs w:val="16"/>
                <w:lang w:bidi="en-US"/>
              </w:rPr>
              <w:t xml:space="preserve">rozwiązuje problemy pojawiające się na tle zbiegu przepisów k.k. z k.k.s. </w:t>
            </w:r>
          </w:p>
        </w:tc>
        <w:tc>
          <w:tcPr>
            <w:tcW w:w="1865" w:type="dxa"/>
          </w:tcPr>
          <w:p w14:paraId="2804ACE5" w14:textId="77777777" w:rsidR="00A5389F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AA124C">
              <w:rPr>
                <w:sz w:val="16"/>
                <w:szCs w:val="16"/>
                <w:lang w:bidi="en-US"/>
              </w:rPr>
              <w:t>K_UO3</w:t>
            </w:r>
          </w:p>
        </w:tc>
      </w:tr>
      <w:tr w:rsidR="00A5389F" w:rsidRPr="009C54AE" w14:paraId="32D220A4" w14:textId="77777777" w:rsidTr="38439E3B">
        <w:tc>
          <w:tcPr>
            <w:tcW w:w="1681" w:type="dxa"/>
          </w:tcPr>
          <w:p w14:paraId="139A5216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AF471B">
              <w:rPr>
                <w:b w:val="0"/>
                <w:smallCaps w:val="0"/>
                <w:sz w:val="22"/>
              </w:rPr>
              <w:t>06</w:t>
            </w:r>
          </w:p>
        </w:tc>
        <w:tc>
          <w:tcPr>
            <w:tcW w:w="5974" w:type="dxa"/>
          </w:tcPr>
          <w:p w14:paraId="36ED986F" w14:textId="77777777" w:rsidR="00A5389F" w:rsidRPr="0028089E" w:rsidRDefault="3D670FC3" w:rsidP="38439E3B">
            <w:pPr>
              <w:spacing w:after="0" w:line="240" w:lineRule="auto"/>
              <w:jc w:val="both"/>
              <w:rPr>
                <w:b/>
                <w:bCs/>
                <w:smallCaps/>
              </w:rPr>
            </w:pPr>
            <w:r w:rsidRPr="38439E3B">
              <w:rPr>
                <w:sz w:val="16"/>
                <w:szCs w:val="16"/>
                <w:lang w:bidi="en-US"/>
              </w:rPr>
              <w:t>k</w:t>
            </w:r>
            <w:r w:rsidR="3B4236B7" w:rsidRPr="38439E3B">
              <w:rPr>
                <w:sz w:val="16"/>
                <w:szCs w:val="16"/>
                <w:lang w:bidi="en-US"/>
              </w:rPr>
              <w:t>walifikuje stan faktyczny pod konkretne przepisy k.k.s.</w:t>
            </w:r>
          </w:p>
        </w:tc>
        <w:tc>
          <w:tcPr>
            <w:tcW w:w="1865" w:type="dxa"/>
          </w:tcPr>
          <w:p w14:paraId="3CF2D8B6" w14:textId="77777777" w:rsidR="00F647D8" w:rsidRDefault="00F647D8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  <w:p w14:paraId="371102F8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AA124C">
              <w:rPr>
                <w:sz w:val="16"/>
                <w:szCs w:val="16"/>
                <w:lang w:bidi="en-US"/>
              </w:rPr>
              <w:t>K_KO</w:t>
            </w:r>
            <w:r w:rsidR="00AF471B">
              <w:rPr>
                <w:sz w:val="16"/>
                <w:szCs w:val="16"/>
                <w:lang w:bidi="en-US"/>
              </w:rPr>
              <w:t>2</w:t>
            </w:r>
          </w:p>
        </w:tc>
      </w:tr>
      <w:tr w:rsidR="00A5389F" w:rsidRPr="009C54AE" w14:paraId="64C58EFE" w14:textId="77777777" w:rsidTr="38439E3B">
        <w:tc>
          <w:tcPr>
            <w:tcW w:w="1681" w:type="dxa"/>
          </w:tcPr>
          <w:p w14:paraId="55CE86DB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AF471B">
              <w:rPr>
                <w:b w:val="0"/>
                <w:smallCaps w:val="0"/>
                <w:sz w:val="22"/>
              </w:rPr>
              <w:t>07</w:t>
            </w:r>
          </w:p>
        </w:tc>
        <w:tc>
          <w:tcPr>
            <w:tcW w:w="5974" w:type="dxa"/>
          </w:tcPr>
          <w:p w14:paraId="008D4D9D" w14:textId="77777777" w:rsidR="00A5389F" w:rsidRPr="0028089E" w:rsidRDefault="3B4236B7" w:rsidP="38439E3B">
            <w:pPr>
              <w:spacing w:after="0" w:line="240" w:lineRule="auto"/>
              <w:jc w:val="both"/>
              <w:rPr>
                <w:lang w:bidi="en-US"/>
              </w:rPr>
            </w:pPr>
            <w:r w:rsidRPr="38439E3B">
              <w:rPr>
                <w:sz w:val="16"/>
                <w:szCs w:val="16"/>
                <w:lang w:bidi="en-US"/>
              </w:rPr>
              <w:t xml:space="preserve">krytycznie ocenia rozwiązania prawne zawarte w k.k.s. </w:t>
            </w:r>
          </w:p>
          <w:p w14:paraId="0FB78278" w14:textId="77777777" w:rsidR="00A5389F" w:rsidRPr="00D875DE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  <w:tc>
          <w:tcPr>
            <w:tcW w:w="1865" w:type="dxa"/>
          </w:tcPr>
          <w:p w14:paraId="3DA00266" w14:textId="77777777" w:rsidR="00F647D8" w:rsidRDefault="00F647D8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K_KO5</w:t>
            </w:r>
          </w:p>
          <w:p w14:paraId="1FC39945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w:rsidR="00A5389F" w:rsidRPr="009C54AE" w14:paraId="6D9D9302" w14:textId="77777777" w:rsidTr="38439E3B">
        <w:tc>
          <w:tcPr>
            <w:tcW w:w="1681" w:type="dxa"/>
          </w:tcPr>
          <w:p w14:paraId="30AC254F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AF471B">
              <w:rPr>
                <w:b w:val="0"/>
                <w:smallCaps w:val="0"/>
                <w:sz w:val="22"/>
              </w:rPr>
              <w:t>08</w:t>
            </w:r>
          </w:p>
        </w:tc>
        <w:tc>
          <w:tcPr>
            <w:tcW w:w="5974" w:type="dxa"/>
          </w:tcPr>
          <w:p w14:paraId="5CABBFCF" w14:textId="77777777" w:rsidR="00A5389F" w:rsidRPr="0028089E" w:rsidRDefault="3B4236B7" w:rsidP="38439E3B">
            <w:pPr>
              <w:spacing w:after="0" w:line="240" w:lineRule="auto"/>
              <w:jc w:val="both"/>
              <w:rPr>
                <w:lang w:bidi="en-US"/>
              </w:rPr>
            </w:pPr>
            <w:r w:rsidRPr="38439E3B">
              <w:rPr>
                <w:sz w:val="16"/>
                <w:szCs w:val="16"/>
                <w:lang w:bidi="en-US"/>
              </w:rPr>
              <w:t xml:space="preserve">dyskutuje pojawiający się problem </w:t>
            </w:r>
          </w:p>
        </w:tc>
        <w:tc>
          <w:tcPr>
            <w:tcW w:w="1865" w:type="dxa"/>
          </w:tcPr>
          <w:p w14:paraId="36ADE62A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K_KO6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8439E3B">
        <w:rPr>
          <w:rFonts w:ascii="Corbel" w:hAnsi="Corbel"/>
          <w:sz w:val="24"/>
          <w:szCs w:val="24"/>
        </w:rPr>
        <w:t xml:space="preserve">Problematyka wykładu </w:t>
      </w:r>
    </w:p>
    <w:p w14:paraId="42E8A561" w14:textId="0C61E6E5" w:rsidR="0AF81146" w:rsidRDefault="0AF81146" w:rsidP="38439E3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8439E3B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14:paraId="34CE0A4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3079A" w:rsidRPr="009C54AE" w14:paraId="3214A420" w14:textId="77777777" w:rsidTr="00923D7D">
        <w:tc>
          <w:tcPr>
            <w:tcW w:w="9639" w:type="dxa"/>
          </w:tcPr>
          <w:p w14:paraId="6416BCA8" w14:textId="77777777" w:rsidR="00B3079A" w:rsidRPr="00EC555B" w:rsidRDefault="00B3079A" w:rsidP="00BE5AB2">
            <w:pPr>
              <w:tabs>
                <w:tab w:val="left" w:pos="7660"/>
              </w:tabs>
              <w:spacing w:after="120"/>
              <w:ind w:right="-4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W1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Pojęcie, przedmiot i funkcje prawa karnego skarbowego. Rys historyczny. Prawo karne skarbowe na tle innych dziedzin prawa, w szczególności prawa karnego i prawa finansowego. Specyfika </w:t>
            </w:r>
            <w:r w:rsidR="002B6880">
              <w:rPr>
                <w:bCs/>
                <w:sz w:val="20"/>
                <w:szCs w:val="20"/>
              </w:rPr>
              <w:t xml:space="preserve">i </w:t>
            </w:r>
            <w:r w:rsidRPr="00EC555B">
              <w:rPr>
                <w:bCs/>
                <w:sz w:val="20"/>
                <w:szCs w:val="20"/>
              </w:rPr>
              <w:t>budowa norm prawnych zawartych w przepisach prawa karnego skarbowego</w:t>
            </w:r>
            <w:r w:rsidR="00A532F6">
              <w:rPr>
                <w:bCs/>
                <w:sz w:val="20"/>
                <w:szCs w:val="20"/>
              </w:rPr>
              <w:t xml:space="preserve"> – 2h</w:t>
            </w:r>
          </w:p>
        </w:tc>
      </w:tr>
      <w:tr w:rsidR="00B3079A" w:rsidRPr="009C54AE" w14:paraId="5CB59941" w14:textId="77777777" w:rsidTr="00923D7D">
        <w:tc>
          <w:tcPr>
            <w:tcW w:w="9639" w:type="dxa"/>
          </w:tcPr>
          <w:p w14:paraId="7378007B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W2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Pr="00EC555B">
              <w:rPr>
                <w:bCs/>
                <w:sz w:val="20"/>
                <w:szCs w:val="20"/>
              </w:rPr>
              <w:t xml:space="preserve">Definicje materialne i formalne przestępstwa i wykroczenia skarbowego. </w:t>
            </w:r>
            <w:r w:rsidR="002B6880">
              <w:rPr>
                <w:bCs/>
                <w:sz w:val="20"/>
                <w:szCs w:val="20"/>
              </w:rPr>
              <w:t>S</w:t>
            </w:r>
            <w:r w:rsidRPr="00EC555B">
              <w:rPr>
                <w:bCs/>
                <w:sz w:val="20"/>
                <w:szCs w:val="20"/>
              </w:rPr>
              <w:t>pecyfika konstrukcji i budowa strukturalna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77032153" w14:textId="77777777" w:rsidTr="00923D7D">
        <w:tc>
          <w:tcPr>
            <w:tcW w:w="9639" w:type="dxa"/>
          </w:tcPr>
          <w:p w14:paraId="5CDD5685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W3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Czas popełnienia czynu zabronionego. Obowiązywanie ustawy karnej ze względu na czas popełnienia czynu zabronionego [art. 2 k.k.s.]. Zasady prawa intertemporalnego. Miejsce popełnienia czynu zabronionego [art. 3 k.k.s.]. Zasady prawa karnego międzynarodowego, ze szczególnym uwzględnieniem zasad obostrzonych 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658F1738" w14:textId="77777777" w:rsidTr="00923D7D">
        <w:tc>
          <w:tcPr>
            <w:tcW w:w="9639" w:type="dxa"/>
          </w:tcPr>
          <w:p w14:paraId="02861109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W4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Pr="00EC555B">
              <w:rPr>
                <w:bCs/>
                <w:sz w:val="20"/>
                <w:szCs w:val="20"/>
              </w:rPr>
              <w:t xml:space="preserve">Strona podmiotowa przestępstwa i wykroczenia skarbowego (umyślność -zamiar bezpośredni i ewentualny oraz nieumyślność- świadoma i nieświadoma nieumyślność oraz postacie mieszane). Zbieg przepisów z uwzględnieniem konstrukcji idealnego zbiegu przepisów [art. 7 i 8 k.k.s.]. Podstawy orzekania kary łącznej. Formy </w:t>
            </w:r>
            <w:r w:rsidRPr="00EC555B">
              <w:rPr>
                <w:bCs/>
                <w:sz w:val="20"/>
                <w:szCs w:val="20"/>
              </w:rPr>
              <w:lastRenderedPageBreak/>
              <w:t>stadialne popełnienia czynu zabronionego- istota i charakterystyka usiłowania i przygotowania. Zasady odpowiedzialności. Czynny żal w odniesieniu do form stadialnych [art. 21 k.k.s.]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6A3107AE" w14:textId="77777777" w:rsidTr="00923D7D">
        <w:tc>
          <w:tcPr>
            <w:tcW w:w="9639" w:type="dxa"/>
          </w:tcPr>
          <w:p w14:paraId="36000A72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lastRenderedPageBreak/>
              <w:t>W5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>Formy zjawiskowe popełnienia przestępstwa- zagadnienia wstępne. Formy sprawstwa wykonawczego (jednosprawstwo i współsprawstwo) i sprawstwa niewykonawczego (sprawstwo kierownicze i polecające) Istota postaci zjawiskowych. Problemy teoretyczne i praktyczne wynikające z odpowiedniego stosowania kodeksu karnego- art. 9 §3k.k.s. jako typowa dla prawa karnego skarbowego postać sprawstwa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2F903749" w14:textId="77777777" w:rsidTr="00923D7D">
        <w:tc>
          <w:tcPr>
            <w:tcW w:w="9639" w:type="dxa"/>
          </w:tcPr>
          <w:p w14:paraId="3A46A5ED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W6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>Zaniechanie ukarania sprawcy- jako specyficzna dla prawa karnego skarbowego forma rezygnacji z ukarania sprawcy. Czynny żal i jego kwalifikowana postać- korekta deklaracji [art. 16 i 16a k.k.s.]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46EBD141" w14:textId="77777777" w:rsidTr="00923D7D">
        <w:tc>
          <w:tcPr>
            <w:tcW w:w="9639" w:type="dxa"/>
          </w:tcPr>
          <w:p w14:paraId="23B4D952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W7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>Zaniechanie ukarania sprawcy- c.d. omówienia instytucji związanych z zaniechaniem ukarania sprawcy- tj. istota i „dwuetapowa” konstrukcji tzw. zezwolenia na poddanie się odpowiedzialności [art.17 i 18 k.k.s., a także wybrane zagadnienia procesowe dotyczące tej problematyki i związane z tym dylematy praktyczne]. Odstąpienie od wymierzenia kary [art.19 k.k.s.]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262108D8" w14:textId="77777777" w:rsidTr="00923D7D">
        <w:tc>
          <w:tcPr>
            <w:tcW w:w="9639" w:type="dxa"/>
          </w:tcPr>
          <w:p w14:paraId="42C8130E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W8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 xml:space="preserve">Nadzwyczajny wymiar kary- różnice wynikające ze stosowania art. 36- 38 k.k.s.  </w:t>
            </w:r>
            <w:r w:rsidR="00A532F6">
              <w:rPr>
                <w:bCs/>
                <w:sz w:val="20"/>
                <w:szCs w:val="20"/>
              </w:rPr>
              <w:t>1h</w:t>
            </w:r>
          </w:p>
        </w:tc>
      </w:tr>
    </w:tbl>
    <w:p w14:paraId="62EBF3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8439E3B">
        <w:rPr>
          <w:rFonts w:ascii="Corbel" w:hAnsi="Corbel"/>
          <w:smallCaps w:val="0"/>
        </w:rPr>
        <w:t>3.4 Metody dydaktyczne</w:t>
      </w:r>
      <w:r w:rsidRPr="38439E3B">
        <w:rPr>
          <w:rFonts w:ascii="Corbel" w:hAnsi="Corbel"/>
          <w:b w:val="0"/>
          <w:smallCaps w:val="0"/>
        </w:rPr>
        <w:t xml:space="preserve"> </w:t>
      </w:r>
    </w:p>
    <w:p w14:paraId="178D988E" w14:textId="018603A2" w:rsidR="38439E3B" w:rsidRDefault="38439E3B" w:rsidP="38439E3B">
      <w:pPr>
        <w:pStyle w:val="Punktygwne"/>
        <w:spacing w:before="0" w:after="0"/>
        <w:rPr>
          <w:rFonts w:ascii="Corbel" w:hAnsi="Corbel"/>
          <w:b w:val="0"/>
          <w:i/>
          <w:iCs/>
          <w:smallCaps w:val="0"/>
          <w:sz w:val="20"/>
          <w:szCs w:val="20"/>
        </w:rPr>
      </w:pPr>
    </w:p>
    <w:p w14:paraId="6B898FD5" w14:textId="77777777" w:rsidR="0085747A" w:rsidRPr="009C54AE" w:rsidRDefault="00F41FB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38439E3B">
        <w:rPr>
          <w:rFonts w:ascii="Corbel" w:hAnsi="Corbel"/>
          <w:b w:val="0"/>
          <w:i/>
          <w:iCs/>
          <w:smallCaps w:val="0"/>
          <w:sz w:val="20"/>
          <w:szCs w:val="20"/>
        </w:rPr>
        <w:t>wykład problemowy, wykład z prezentacją multimedialną</w:t>
      </w:r>
    </w:p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B9E25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3DE523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A532F6" w:rsidRPr="0004318D" w14:paraId="67E0E783" w14:textId="77777777" w:rsidTr="38439E3B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A4F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Symbol efektu</w:t>
            </w:r>
          </w:p>
          <w:p w14:paraId="52E56223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215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816807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0510A4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14:paraId="48CEE6E5" w14:textId="3307CCFE" w:rsidR="00A532F6" w:rsidRPr="00816807" w:rsidRDefault="286B36EE" w:rsidP="38439E3B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38439E3B">
              <w:rPr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E235" w14:textId="0A8DE660" w:rsidR="00A532F6" w:rsidRPr="00816807" w:rsidRDefault="286B36EE" w:rsidP="38439E3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38439E3B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52F61AD3" w14:textId="23996E45" w:rsidR="00A532F6" w:rsidRPr="00816807" w:rsidRDefault="286B36EE" w:rsidP="38439E3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38439E3B">
              <w:rPr>
                <w:b w:val="0"/>
                <w:smallCaps w:val="0"/>
                <w:sz w:val="22"/>
              </w:rPr>
              <w:t>(w, ćw, …)</w:t>
            </w:r>
          </w:p>
        </w:tc>
      </w:tr>
      <w:tr w:rsidR="00A532F6" w:rsidRPr="0004318D" w14:paraId="1ED22B18" w14:textId="77777777" w:rsidTr="38439E3B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CC24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_01</w:t>
            </w:r>
            <w:r w:rsidR="0028089E">
              <w:rPr>
                <w:b w:val="0"/>
                <w:smallCaps w:val="0"/>
                <w:sz w:val="22"/>
              </w:rPr>
              <w:t>-EK_08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64E1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E69A" w14:textId="77777777" w:rsidR="00A532F6" w:rsidRPr="00816807" w:rsidRDefault="0028089E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</w:t>
            </w:r>
          </w:p>
        </w:tc>
      </w:tr>
    </w:tbl>
    <w:p w14:paraId="07547A0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043CB0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37D239" w14:textId="77777777" w:rsidTr="38439E3B">
        <w:tc>
          <w:tcPr>
            <w:tcW w:w="9670" w:type="dxa"/>
          </w:tcPr>
          <w:p w14:paraId="3ADFDF53" w14:textId="77777777" w:rsidR="00A532F6" w:rsidRDefault="0028089E" w:rsidP="00A532F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t>Zaliczenie pisemne</w:t>
            </w:r>
            <w:r w:rsidR="00A532F6" w:rsidRPr="00AA124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w formie testu jednokrotnego wyboru, jako końcowa forma zaliczenia przedmiotu.</w:t>
            </w:r>
            <w:r w:rsidR="00A532F6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  </w:t>
            </w:r>
            <w:r w:rsidR="00A532F6"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Metodą weryfikacji wiedzy, umiejętności i efektów kształcenia będzie </w:t>
            </w:r>
            <w:r w:rsidR="00D76A71">
              <w:rPr>
                <w:rFonts w:eastAsia="Times New Roman"/>
                <w:sz w:val="20"/>
                <w:szCs w:val="20"/>
                <w:lang w:eastAsia="pl-PL"/>
              </w:rPr>
              <w:t>zaliczenie pisemne</w:t>
            </w:r>
            <w:r w:rsidR="00A532F6"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 złożon</w:t>
            </w:r>
            <w:r w:rsidR="00D76A71">
              <w:rPr>
                <w:rFonts w:eastAsia="Times New Roman"/>
                <w:sz w:val="20"/>
                <w:szCs w:val="20"/>
                <w:lang w:eastAsia="pl-PL"/>
              </w:rPr>
              <w:t>e</w:t>
            </w:r>
            <w:r w:rsidR="00A532F6"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 z pytań testowych bazujących na tematyce objętej 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tematami</w:t>
            </w:r>
            <w:r w:rsidR="00A532F6"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 z przedmiotu prawo karne</w:t>
            </w:r>
            <w:r w:rsidR="00E25FF5">
              <w:rPr>
                <w:rFonts w:eastAsia="Times New Roman"/>
                <w:sz w:val="20"/>
                <w:szCs w:val="20"/>
                <w:lang w:eastAsia="pl-PL"/>
              </w:rPr>
              <w:t xml:space="preserve"> skarbowe</w:t>
            </w:r>
            <w:r w:rsidR="00A532F6" w:rsidRPr="00AA124C">
              <w:rPr>
                <w:rFonts w:eastAsia="Times New Roman"/>
                <w:sz w:val="20"/>
                <w:szCs w:val="20"/>
                <w:lang w:eastAsia="pl-PL"/>
              </w:rPr>
              <w:t>. Kryteria oceny zostaną w pełni zobiektywizowane, co umożliwi forma egzaminu.</w:t>
            </w:r>
          </w:p>
          <w:p w14:paraId="3E566AD8" w14:textId="77777777" w:rsidR="00A532F6" w:rsidRPr="00AA124C" w:rsidRDefault="00A532F6" w:rsidP="00A532F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Ocena formułująca i podsumowująca </w:t>
            </w:r>
            <w:r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zostaną wystawione w oparciu o wynik egzaminu. </w:t>
            </w:r>
          </w:p>
          <w:p w14:paraId="1B11BB78" w14:textId="77777777" w:rsidR="00A532F6" w:rsidRDefault="00A532F6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 xml:space="preserve">Test </w:t>
            </w:r>
            <w:r w:rsidR="00D76A71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 xml:space="preserve">zaliczeniowy </w:t>
            </w:r>
            <w:r w:rsidRPr="00AA124C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 xml:space="preserve">jest </w:t>
            </w:r>
            <w:r w:rsidRPr="00E0731A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 xml:space="preserve">testem jednokrotnego wyboru, składającym się z 25 pytań. </w:t>
            </w:r>
            <w:r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P</w:t>
            </w:r>
            <w:r w:rsidRPr="00AA124C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unktowanych po 1 pkt.- za odpowiedź poprawną</w:t>
            </w:r>
            <w:r w:rsidR="00E25FF5">
              <w:rPr>
                <w:rFonts w:eastAsia="Times New Roman"/>
                <w:sz w:val="20"/>
                <w:szCs w:val="20"/>
                <w:lang w:eastAsia="pl-PL"/>
              </w:rPr>
              <w:t xml:space="preserve">. </w:t>
            </w:r>
          </w:p>
          <w:p w14:paraId="4328A62F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14:paraId="1E916BA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14:paraId="5C7D938D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14:paraId="0725F95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14:paraId="5068867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14:paraId="66C17206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14:paraId="51B596B1" w14:textId="77777777" w:rsidR="00E25FF5" w:rsidRPr="003301B2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14:paraId="074593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37F28F" w14:textId="4B18581E" w:rsidR="0085747A" w:rsidRPr="009C54AE" w:rsidRDefault="3D670FC3" w:rsidP="38439E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8439E3B">
              <w:rPr>
                <w:rFonts w:ascii="Corbel" w:hAnsi="Corbel"/>
                <w:b w:val="0"/>
                <w:smallCaps w:val="0"/>
              </w:rPr>
              <w:t>W sytuacjach szczególnych możliwość przeprowadzenia zaliczenia w formie ustnej.</w:t>
            </w:r>
          </w:p>
        </w:tc>
      </w:tr>
    </w:tbl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6FC827" w14:textId="34C71D74" w:rsidR="38439E3B" w:rsidRDefault="38439E3B">
      <w:r>
        <w:br w:type="page"/>
      </w: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38439E3B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248BF7" w14:textId="77777777" w:rsidTr="38439E3B">
        <w:tc>
          <w:tcPr>
            <w:tcW w:w="4962" w:type="dxa"/>
          </w:tcPr>
          <w:p w14:paraId="39226504" w14:textId="48FDEAFA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8439E3B">
              <w:rPr>
                <w:rFonts w:ascii="Corbel" w:hAnsi="Corbel"/>
                <w:sz w:val="24"/>
                <w:szCs w:val="24"/>
              </w:rPr>
              <w:t>G</w:t>
            </w:r>
            <w:r w:rsidR="0085747A" w:rsidRPr="38439E3B">
              <w:rPr>
                <w:rFonts w:ascii="Corbel" w:hAnsi="Corbel"/>
                <w:sz w:val="24"/>
                <w:szCs w:val="24"/>
              </w:rPr>
              <w:t>odziny z</w:t>
            </w:r>
            <w:r w:rsidR="1406A42D" w:rsidRPr="38439E3B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38439E3B">
              <w:rPr>
                <w:rFonts w:ascii="Corbel" w:hAnsi="Corbel"/>
                <w:sz w:val="24"/>
                <w:szCs w:val="24"/>
              </w:rPr>
              <w:t xml:space="preserve"> </w:t>
            </w:r>
            <w:r w:rsidRPr="38439E3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77777777" w:rsidR="0085747A" w:rsidRPr="009C54AE" w:rsidRDefault="00E25F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416E8161" w14:textId="77777777" w:rsidTr="38439E3B">
        <w:tc>
          <w:tcPr>
            <w:tcW w:w="4962" w:type="dxa"/>
          </w:tcPr>
          <w:p w14:paraId="61BA0769" w14:textId="16703274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8439E3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75924A9E" w:rsidRPr="38439E3B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8F999B5" w14:textId="77777777" w:rsidR="00C61DC5" w:rsidRPr="009C54AE" w:rsidRDefault="00E25F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28F7C22" w14:textId="77777777" w:rsidTr="38439E3B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CE58F48" w14:textId="7C0E14C4" w:rsidR="00C61DC5" w:rsidRPr="009C54AE" w:rsidRDefault="0841DBA9" w:rsidP="38439E3B">
            <w:pPr>
              <w:pStyle w:val="Akapitzlist"/>
              <w:spacing w:after="0" w:line="240" w:lineRule="auto"/>
              <w:ind w:left="0"/>
            </w:pPr>
            <w:r w:rsidRPr="38439E3B"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85747A" w:rsidRPr="009C54AE" w14:paraId="4D6280AD" w14:textId="77777777" w:rsidTr="38439E3B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47B3D698" w:rsidR="0085747A" w:rsidRPr="009C54AE" w:rsidRDefault="5D663349" w:rsidP="38439E3B">
            <w:pPr>
              <w:pStyle w:val="Akapitzlist"/>
              <w:spacing w:after="0" w:line="240" w:lineRule="auto"/>
              <w:ind w:left="0"/>
            </w:pPr>
            <w:r w:rsidRPr="38439E3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38439E3B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2B68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E871B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0AE50BCF" w:rsidR="0085747A" w:rsidRPr="009C54AE" w:rsidRDefault="0071620A" w:rsidP="38439E3B">
      <w:pPr>
        <w:pStyle w:val="Punktygwne"/>
        <w:spacing w:before="0" w:after="0"/>
        <w:rPr>
          <w:rFonts w:ascii="Corbel" w:hAnsi="Corbel"/>
          <w:smallCaps w:val="0"/>
        </w:rPr>
      </w:pPr>
      <w:r w:rsidRPr="38439E3B">
        <w:rPr>
          <w:rFonts w:ascii="Corbel" w:hAnsi="Corbel"/>
          <w:smallCaps w:val="0"/>
        </w:rPr>
        <w:t xml:space="preserve">6. </w:t>
      </w:r>
      <w:r w:rsidR="0085747A" w:rsidRPr="38439E3B">
        <w:rPr>
          <w:rFonts w:ascii="Corbel" w:hAnsi="Corbel"/>
          <w:smallCaps w:val="0"/>
        </w:rPr>
        <w:t>PRAKTYKI ZAWODOWE W RAMACH PRZEDMIOTU</w:t>
      </w:r>
    </w:p>
    <w:p w14:paraId="144A5D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38439E3B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8610EB" w14:textId="63CDC733" w:rsidR="0085747A" w:rsidRPr="009C54AE" w:rsidRDefault="67944E41" w:rsidP="38439E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8439E3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38439E3B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37805D2" w14:textId="7AAD3857" w:rsidR="0085747A" w:rsidRPr="009C54AE" w:rsidRDefault="1FE91441" w:rsidP="38439E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8439E3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463F29E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B7B4B8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636F5" w:rsidRPr="002636F5" w14:paraId="363F688F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B63809" w:rsidRPr="002636F5" w:rsidRDefault="0085747A" w:rsidP="00326FE8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/>
                <w:b/>
                <w:smallCaps/>
                <w:color w:val="000000" w:themeColor="text1"/>
                <w:szCs w:val="24"/>
              </w:rPr>
            </w:pPr>
            <w:r w:rsidRPr="002636F5">
              <w:rPr>
                <w:rFonts w:ascii="Corbel" w:hAnsi="Corbel"/>
                <w:b/>
                <w:smallCaps/>
                <w:color w:val="000000" w:themeColor="text1"/>
                <w:szCs w:val="24"/>
              </w:rPr>
              <w:t>Literatura podstawowa:</w:t>
            </w:r>
          </w:p>
          <w:p w14:paraId="29D6B04F" w14:textId="77777777" w:rsidR="00326FE8" w:rsidRPr="002636F5" w:rsidRDefault="00E25FF5" w:rsidP="00B63809">
            <w:p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 w:rsidRPr="002636F5"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 xml:space="preserve"> </w:t>
            </w:r>
          </w:p>
          <w:p w14:paraId="1F4ABF6C" w14:textId="1CEF5CF4" w:rsidR="00CF58D1" w:rsidRPr="00D573C5" w:rsidRDefault="00CF58D1" w:rsidP="00CF58D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lang w:bidi="en-US"/>
              </w:rPr>
            </w:pPr>
            <w:r w:rsidRPr="00D573C5">
              <w:rPr>
                <w:rFonts w:ascii="Times New Roman" w:hAnsi="Times New Roman"/>
                <w:color w:val="000000"/>
                <w:lang w:bidi="en-US"/>
              </w:rPr>
              <w:t>J. Sawicki, G. Skowronek, Prawo karne skarbowe. Zagadnienia materialnoprawne, procesowe i wykonawcze, Warszawa 20</w:t>
            </w:r>
            <w:r w:rsidR="00BA4E33">
              <w:rPr>
                <w:rFonts w:ascii="Times New Roman" w:hAnsi="Times New Roman"/>
                <w:color w:val="000000"/>
                <w:lang w:bidi="en-US"/>
              </w:rPr>
              <w:t>21</w:t>
            </w:r>
            <w:r w:rsidRPr="00D573C5">
              <w:rPr>
                <w:rFonts w:ascii="Times New Roman" w:hAnsi="Times New Roman"/>
                <w:color w:val="000000"/>
                <w:lang w:bidi="en-US"/>
              </w:rPr>
              <w:t>.</w:t>
            </w:r>
          </w:p>
          <w:p w14:paraId="0199B39D" w14:textId="7A090420" w:rsidR="00CF58D1" w:rsidRPr="00D573C5" w:rsidRDefault="00CF58D1" w:rsidP="00CF58D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hAnsi="Times New Roman"/>
                <w:lang w:bidi="en-US"/>
              </w:rPr>
              <w:t>L. Wilk, J. Zagrodnik, Prawo i proces karny skarbowy</w:t>
            </w:r>
            <w:r w:rsidRPr="00D573C5">
              <w:rPr>
                <w:rFonts w:ascii="Times New Roman" w:hAnsi="Times New Roman"/>
                <w:i/>
                <w:lang w:bidi="en-US"/>
              </w:rPr>
              <w:t xml:space="preserve">, </w:t>
            </w:r>
            <w:r w:rsidRPr="00D573C5">
              <w:rPr>
                <w:rFonts w:ascii="Times New Roman" w:hAnsi="Times New Roman"/>
                <w:lang w:bidi="en-US"/>
              </w:rPr>
              <w:t>Warszawa 20</w:t>
            </w:r>
            <w:r w:rsidR="005739FB">
              <w:rPr>
                <w:rFonts w:ascii="Times New Roman" w:hAnsi="Times New Roman"/>
                <w:lang w:bidi="en-US"/>
              </w:rPr>
              <w:t>19</w:t>
            </w:r>
          </w:p>
          <w:p w14:paraId="0EDA9189" w14:textId="77777777" w:rsidR="00CF58D1" w:rsidRPr="00D573C5" w:rsidRDefault="00CF58D1" w:rsidP="00CF58D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eastAsia="Times New Roman" w:hAnsi="Times New Roman"/>
                <w:lang w:eastAsia="pl-PL"/>
              </w:rPr>
              <w:t>V Konarska-Wrzosek., T. Oczkowski, J. Skorupka. Prawo i postępowanie karne    skarbowe</w:t>
            </w:r>
            <w:r w:rsidRPr="00D573C5">
              <w:rPr>
                <w:rFonts w:ascii="Times New Roman" w:eastAsia="Times New Roman" w:hAnsi="Times New Roman"/>
                <w:i/>
                <w:lang w:eastAsia="pl-PL"/>
              </w:rPr>
              <w:t xml:space="preserve">, </w:t>
            </w:r>
            <w:r w:rsidRPr="00D573C5">
              <w:rPr>
                <w:rFonts w:ascii="Times New Roman" w:hAnsi="Times New Roman"/>
                <w:lang w:bidi="en-US"/>
              </w:rPr>
              <w:t>Warszawa</w:t>
            </w:r>
            <w:r w:rsidRPr="00D573C5">
              <w:rPr>
                <w:rFonts w:ascii="Times New Roman" w:eastAsia="Times New Roman" w:hAnsi="Times New Roman"/>
                <w:lang w:eastAsia="pl-PL"/>
              </w:rPr>
              <w:t xml:space="preserve"> 2013</w:t>
            </w:r>
          </w:p>
          <w:p w14:paraId="0E71AB79" w14:textId="77777777" w:rsidR="00CF58D1" w:rsidRPr="00D573C5" w:rsidRDefault="00CF58D1" w:rsidP="00CF58D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hAnsi="Times New Roman"/>
                <w:lang w:bidi="en-US"/>
              </w:rPr>
              <w:t>F. Prusak, Prawo karne skarbowe</w:t>
            </w:r>
            <w:r w:rsidRPr="00D573C5">
              <w:rPr>
                <w:rFonts w:ascii="Times New Roman" w:hAnsi="Times New Roman"/>
                <w:i/>
                <w:lang w:bidi="en-US"/>
              </w:rPr>
              <w:t xml:space="preserve">, </w:t>
            </w:r>
            <w:r w:rsidRPr="00D573C5">
              <w:rPr>
                <w:rFonts w:ascii="Times New Roman" w:hAnsi="Times New Roman"/>
                <w:lang w:bidi="en-US"/>
              </w:rPr>
              <w:t>Warszawa 2008.</w:t>
            </w:r>
          </w:p>
          <w:p w14:paraId="3A0FF5F2" w14:textId="77777777" w:rsidR="0085747A" w:rsidRPr="002636F5" w:rsidRDefault="0085747A" w:rsidP="002B6880">
            <w:pPr>
              <w:spacing w:after="0" w:line="240" w:lineRule="auto"/>
              <w:ind w:left="720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</w:p>
        </w:tc>
      </w:tr>
      <w:tr w:rsidR="0085747A" w:rsidRPr="009C54AE" w14:paraId="6D32DB0A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EC48CA" w:rsidRPr="00EC48CA" w:rsidRDefault="0085747A" w:rsidP="00EC48CA">
            <w:pPr>
              <w:spacing w:after="0" w:line="240" w:lineRule="auto"/>
              <w:ind w:left="720"/>
              <w:contextualSpacing/>
              <w:jc w:val="both"/>
              <w:rPr>
                <w:rFonts w:cs="Arial"/>
                <w:sz w:val="20"/>
                <w:szCs w:val="20"/>
                <w:lang w:bidi="en-US"/>
              </w:rPr>
            </w:pPr>
            <w:r w:rsidRPr="009C54AE">
              <w:rPr>
                <w:rFonts w:ascii="Corbel" w:hAnsi="Corbel"/>
                <w:b/>
                <w:smallCaps/>
                <w:szCs w:val="24"/>
              </w:rPr>
              <w:t xml:space="preserve">Literatura uzupełniająca: </w:t>
            </w:r>
          </w:p>
          <w:p w14:paraId="468B83AA" w14:textId="642E5565" w:rsidR="00CF58D1" w:rsidRPr="00D573C5" w:rsidRDefault="00CF58D1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661308">
              <w:rPr>
                <w:rFonts w:ascii="Times New Roman" w:hAnsi="Times New Roman"/>
                <w:lang w:bidi="en-US"/>
              </w:rPr>
              <w:t>I</w:t>
            </w:r>
            <w:r w:rsidRPr="00D573C5">
              <w:rPr>
                <w:rFonts w:ascii="Times New Roman" w:hAnsi="Times New Roman"/>
                <w:lang w:bidi="en-US"/>
              </w:rPr>
              <w:t xml:space="preserve">. Sepioło-Jankowska, </w:t>
            </w:r>
            <w:r w:rsidRPr="00D573C5">
              <w:rPr>
                <w:rFonts w:ascii="Times New Roman" w:hAnsi="Times New Roman"/>
              </w:rPr>
              <w:t>Prawo i postępowanie karne skarbowe</w:t>
            </w:r>
            <w:r w:rsidR="00A93D1B">
              <w:rPr>
                <w:rFonts w:ascii="Times New Roman" w:hAnsi="Times New Roman"/>
              </w:rPr>
              <w:t xml:space="preserve"> z testami online</w:t>
            </w:r>
            <w:r w:rsidRPr="00D573C5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Warszawa</w:t>
            </w:r>
            <w:r w:rsidRPr="00D573C5">
              <w:rPr>
                <w:rFonts w:ascii="Times New Roman" w:hAnsi="Times New Roman"/>
              </w:rPr>
              <w:t xml:space="preserve"> 20</w:t>
            </w:r>
            <w:r w:rsidR="00A93D1B">
              <w:rPr>
                <w:rFonts w:ascii="Times New Roman" w:hAnsi="Times New Roman"/>
              </w:rPr>
              <w:t>24</w:t>
            </w:r>
          </w:p>
          <w:p w14:paraId="6D584256" w14:textId="0BF75F6C" w:rsidR="00CF58D1" w:rsidRPr="00D573C5" w:rsidRDefault="00CF58D1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eastAsia="Times New Roman" w:hAnsi="Times New Roman"/>
                <w:lang w:eastAsia="pl-PL"/>
              </w:rPr>
              <w:t>I. Zgoliński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(red.)</w:t>
            </w:r>
            <w:r w:rsidRPr="00D573C5">
              <w:rPr>
                <w:rFonts w:ascii="Times New Roman" w:eastAsia="Times New Roman" w:hAnsi="Times New Roman"/>
                <w:lang w:eastAsia="pl-PL"/>
              </w:rPr>
              <w:t xml:space="preserve"> Kodeks karny skarbowy. Komentarz, </w:t>
            </w:r>
            <w:r w:rsidRPr="00D573C5">
              <w:rPr>
                <w:rFonts w:ascii="Times New Roman" w:hAnsi="Times New Roman"/>
                <w:lang w:bidi="en-US"/>
              </w:rPr>
              <w:t>Warszawa</w:t>
            </w:r>
            <w:r w:rsidRPr="00D573C5">
              <w:rPr>
                <w:rFonts w:ascii="Times New Roman" w:eastAsia="Times New Roman" w:hAnsi="Times New Roman"/>
                <w:lang w:eastAsia="pl-PL"/>
              </w:rPr>
              <w:t xml:space="preserve"> 20</w:t>
            </w:r>
            <w:r w:rsidR="00BA4E33">
              <w:rPr>
                <w:rFonts w:ascii="Times New Roman" w:eastAsia="Times New Roman" w:hAnsi="Times New Roman"/>
                <w:lang w:eastAsia="pl-PL"/>
              </w:rPr>
              <w:t>21</w:t>
            </w:r>
            <w:r w:rsidR="00FF14DE">
              <w:rPr>
                <w:rFonts w:ascii="Times New Roman" w:eastAsia="Times New Roman" w:hAnsi="Times New Roman"/>
                <w:lang w:eastAsia="pl-PL"/>
              </w:rPr>
              <w:t>,</w:t>
            </w:r>
            <w:r w:rsidRPr="00D573C5">
              <w:rPr>
                <w:rFonts w:ascii="Times New Roman" w:hAnsi="Times New Roman"/>
                <w:lang w:bidi="en-US"/>
              </w:rPr>
              <w:t xml:space="preserve"> </w:t>
            </w:r>
          </w:p>
          <w:p w14:paraId="0F86B18F" w14:textId="0BA0F4B3" w:rsidR="00CF58D1" w:rsidRPr="00D573C5" w:rsidRDefault="00CF58D1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hAnsi="Times New Roman"/>
                <w:lang w:bidi="en-US"/>
              </w:rPr>
              <w:t xml:space="preserve">L. Wilk, J. Zagrodnik, </w:t>
            </w:r>
            <w:r w:rsidRPr="00D573C5">
              <w:rPr>
                <w:rFonts w:ascii="Times New Roman" w:eastAsia="Times New Roman" w:hAnsi="Times New Roman"/>
                <w:lang w:eastAsia="pl-PL"/>
              </w:rPr>
              <w:t xml:space="preserve">Kodeks karny skarbowy. Komentarz, </w:t>
            </w:r>
            <w:r>
              <w:rPr>
                <w:rFonts w:ascii="Times New Roman" w:hAnsi="Times New Roman"/>
              </w:rPr>
              <w:t>Warszawa</w:t>
            </w:r>
            <w:r w:rsidRPr="00D573C5">
              <w:rPr>
                <w:rFonts w:ascii="Times New Roman" w:hAnsi="Times New Roman"/>
              </w:rPr>
              <w:t xml:space="preserve"> 20</w:t>
            </w:r>
            <w:r w:rsidR="005739FB">
              <w:rPr>
                <w:rFonts w:ascii="Times New Roman" w:hAnsi="Times New Roman"/>
              </w:rPr>
              <w:t>20</w:t>
            </w:r>
            <w:r w:rsidRPr="00D573C5">
              <w:rPr>
                <w:rFonts w:ascii="Times New Roman" w:hAnsi="Times New Roman"/>
              </w:rPr>
              <w:t>,</w:t>
            </w:r>
          </w:p>
          <w:p w14:paraId="54E0E287" w14:textId="77777777" w:rsidR="00CF58D1" w:rsidRPr="003431DC" w:rsidRDefault="003431DC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>
              <w:rPr>
                <w:rFonts w:ascii="Times New Roman" w:hAnsi="Times New Roman"/>
                <w:lang w:bidi="en-US"/>
              </w:rPr>
              <w:t xml:space="preserve">T. </w:t>
            </w:r>
            <w:r w:rsidR="00CF58D1" w:rsidRPr="003431DC">
              <w:rPr>
                <w:rFonts w:ascii="Times New Roman" w:hAnsi="Times New Roman"/>
                <w:lang w:bidi="en-US"/>
              </w:rPr>
              <w:t>Stępień T.</w:t>
            </w:r>
            <w:r w:rsidRPr="003431DC">
              <w:rPr>
                <w:rFonts w:ascii="Times New Roman" w:hAnsi="Times New Roman"/>
                <w:lang w:bidi="en-US"/>
              </w:rPr>
              <w:t>,</w:t>
            </w:r>
            <w:r w:rsidR="00CF58D1" w:rsidRPr="003431DC">
              <w:rPr>
                <w:rFonts w:ascii="Times New Roman" w:hAnsi="Times New Roman"/>
                <w:lang w:bidi="en-US"/>
              </w:rPr>
              <w:t xml:space="preserve"> Przestępstwa i wykroczenia skarbowe. Komentarz. Orzecznictwo sądowe. Ustawy i rozporządzenia wykonawcze, Toruń 2000.</w:t>
            </w:r>
          </w:p>
          <w:p w14:paraId="26FC9275" w14:textId="008C50C4" w:rsidR="00CF58D1" w:rsidRPr="003431DC" w:rsidRDefault="00CF58D1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3431DC">
              <w:rPr>
                <w:rFonts w:ascii="Times New Roman" w:eastAsia="Times New Roman" w:hAnsi="Times New Roman"/>
                <w:lang w:eastAsia="pl-PL"/>
              </w:rPr>
              <w:t xml:space="preserve">O. Włodkowski, </w:t>
            </w:r>
            <w:r w:rsidRPr="003431DC">
              <w:rPr>
                <w:rFonts w:ascii="Times New Roman" w:eastAsia="Times New Roman" w:hAnsi="Times New Roman"/>
                <w:bCs/>
                <w:kern w:val="36"/>
                <w:lang w:eastAsia="pl-PL"/>
              </w:rPr>
              <w:t>Prawo karne skarbowe. Schematy. Tabele. Komentarze Orzecznictwo. Testy. Kazusy, Warszawa 20</w:t>
            </w:r>
            <w:r w:rsidR="00A93D1B">
              <w:rPr>
                <w:rFonts w:ascii="Times New Roman" w:eastAsia="Times New Roman" w:hAnsi="Times New Roman"/>
                <w:bCs/>
                <w:kern w:val="36"/>
                <w:lang w:eastAsia="pl-PL"/>
              </w:rPr>
              <w:t>21</w:t>
            </w:r>
            <w:r w:rsidRPr="003431DC">
              <w:rPr>
                <w:rFonts w:ascii="Times New Roman" w:eastAsia="Times New Roman" w:hAnsi="Times New Roman"/>
                <w:bCs/>
                <w:kern w:val="36"/>
                <w:lang w:eastAsia="pl-PL"/>
              </w:rPr>
              <w:t>.</w:t>
            </w:r>
          </w:p>
          <w:p w14:paraId="0CD60952" w14:textId="77777777" w:rsidR="00CF58D1" w:rsidRPr="003431DC" w:rsidRDefault="002B6880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3431DC">
              <w:rPr>
                <w:rFonts w:ascii="Times New Roman" w:hAnsi="Times New Roman"/>
                <w:lang w:bidi="en-US"/>
              </w:rPr>
              <w:t xml:space="preserve">S. </w:t>
            </w:r>
            <w:r w:rsidR="00CF58D1" w:rsidRPr="003431DC">
              <w:rPr>
                <w:rFonts w:ascii="Times New Roman" w:hAnsi="Times New Roman"/>
                <w:lang w:bidi="en-US"/>
              </w:rPr>
              <w:t>Baniak, Prawo karne skarbowe, Warszawa 2009.</w:t>
            </w:r>
          </w:p>
          <w:p w14:paraId="45A63566" w14:textId="77777777" w:rsidR="00CF58D1" w:rsidRPr="003431DC" w:rsidRDefault="002B6880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3431DC">
              <w:rPr>
                <w:rFonts w:ascii="Times New Roman" w:hAnsi="Times New Roman"/>
                <w:lang w:bidi="en-US"/>
              </w:rPr>
              <w:t xml:space="preserve">J. </w:t>
            </w:r>
            <w:r w:rsidR="00CF58D1" w:rsidRPr="003431DC">
              <w:rPr>
                <w:rFonts w:ascii="Times New Roman" w:hAnsi="Times New Roman"/>
                <w:lang w:bidi="en-US"/>
              </w:rPr>
              <w:t>Michalski, Komentarz do kodeksu karnego skarbowego. Tytuł I. Przestępstwa skarbowe i wykroczenia skarbowe, Warszawa 2008.</w:t>
            </w:r>
          </w:p>
          <w:p w14:paraId="2BD3EE75" w14:textId="77777777" w:rsidR="0085747A" w:rsidRPr="003431DC" w:rsidRDefault="002B6880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en-US"/>
              </w:rPr>
            </w:pPr>
            <w:r w:rsidRPr="003431DC">
              <w:rPr>
                <w:rFonts w:ascii="Times New Roman" w:hAnsi="Times New Roman"/>
                <w:lang w:bidi="en-US"/>
              </w:rPr>
              <w:t xml:space="preserve">T. </w:t>
            </w:r>
            <w:r w:rsidR="00CF58D1" w:rsidRPr="003431DC">
              <w:rPr>
                <w:rFonts w:ascii="Times New Roman" w:hAnsi="Times New Roman"/>
                <w:lang w:bidi="en-US"/>
              </w:rPr>
              <w:t>Grzegorczyk, Kodeks karny skarbowy. Komentarz, Warszawa 2006</w:t>
            </w:r>
          </w:p>
          <w:p w14:paraId="240E844E" w14:textId="77777777" w:rsidR="002235A6" w:rsidRPr="003431DC" w:rsidRDefault="003431DC" w:rsidP="002235A6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en-US"/>
              </w:rPr>
            </w:pPr>
            <w:r w:rsidRPr="003431DC">
              <w:rPr>
                <w:rFonts w:ascii="Times New Roman" w:hAnsi="Times New Roman"/>
                <w:sz w:val="20"/>
                <w:szCs w:val="20"/>
                <w:lang w:bidi="en-US"/>
              </w:rPr>
              <w:t xml:space="preserve">D. </w:t>
            </w:r>
            <w:r w:rsidR="002235A6" w:rsidRPr="003431DC">
              <w:rPr>
                <w:rFonts w:ascii="Times New Roman" w:hAnsi="Times New Roman"/>
                <w:color w:val="201F1E"/>
                <w:shd w:val="clear" w:color="auto" w:fill="FFFFFF"/>
              </w:rPr>
              <w:t>Habrat</w:t>
            </w:r>
            <w:r w:rsidRPr="003431DC">
              <w:rPr>
                <w:rFonts w:ascii="Times New Roman" w:hAnsi="Times New Roman"/>
                <w:color w:val="201F1E"/>
                <w:shd w:val="clear" w:color="auto" w:fill="FFFFFF"/>
              </w:rPr>
              <w:t xml:space="preserve">, </w:t>
            </w:r>
            <w:r w:rsidR="002235A6" w:rsidRPr="003431DC">
              <w:rPr>
                <w:rFonts w:ascii="Times New Roman" w:hAnsi="Times New Roman"/>
                <w:color w:val="201F1E"/>
                <w:shd w:val="clear" w:color="auto" w:fill="FFFFFF"/>
              </w:rPr>
              <w:t>Przestępstwo skarbowe popełnione przez osobę fizyczną jako podstawa odpowiedzialności podmiotu zbiorowego.</w:t>
            </w:r>
            <w:r w:rsidR="002235A6" w:rsidRPr="003431DC">
              <w:rPr>
                <w:rStyle w:val="apple-converted-space"/>
                <w:rFonts w:ascii="Times New Roman" w:hAnsi="Times New Roman"/>
                <w:color w:val="201F1E"/>
                <w:shd w:val="clear" w:color="auto" w:fill="FFFFFF"/>
              </w:rPr>
              <w:t> </w:t>
            </w:r>
            <w:r w:rsidR="002235A6" w:rsidRPr="003431DC">
              <w:rPr>
                <w:rFonts w:ascii="Times New Roman" w:hAnsi="Times New Roman"/>
                <w:i/>
                <w:iCs/>
                <w:color w:val="201F1E"/>
              </w:rPr>
              <w:t>Ius Adm</w:t>
            </w:r>
            <w:r w:rsidR="002235A6" w:rsidRPr="003431DC">
              <w:rPr>
                <w:rFonts w:ascii="Times New Roman" w:hAnsi="Times New Roman"/>
                <w:color w:val="201F1E"/>
                <w:shd w:val="clear" w:color="auto" w:fill="FFFFFF"/>
              </w:rPr>
              <w:t>. 2004</w:t>
            </w:r>
          </w:p>
          <w:p w14:paraId="5630AD66" w14:textId="77777777" w:rsidR="002235A6" w:rsidRPr="00E25FF5" w:rsidRDefault="002235A6" w:rsidP="003431DC">
            <w:pPr>
              <w:spacing w:after="0" w:line="240" w:lineRule="auto"/>
              <w:ind w:left="360"/>
              <w:contextualSpacing/>
              <w:jc w:val="both"/>
              <w:rPr>
                <w:rFonts w:cs="Arial"/>
                <w:sz w:val="20"/>
                <w:szCs w:val="20"/>
                <w:lang w:bidi="en-US"/>
              </w:rPr>
            </w:pPr>
          </w:p>
        </w:tc>
      </w:tr>
    </w:tbl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226A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tabs>
          <w:tab w:val="left" w:pos="993"/>
        </w:tabs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88976" w14:textId="77777777" w:rsidR="00B41BEB" w:rsidRDefault="00B41BEB" w:rsidP="00C16ABF">
      <w:pPr>
        <w:spacing w:after="0" w:line="240" w:lineRule="auto"/>
      </w:pPr>
      <w:r>
        <w:separator/>
      </w:r>
    </w:p>
  </w:endnote>
  <w:endnote w:type="continuationSeparator" w:id="0">
    <w:p w14:paraId="2C65F8E9" w14:textId="77777777" w:rsidR="00B41BEB" w:rsidRDefault="00B41BE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64EB66" w14:textId="77777777" w:rsidR="00B41BEB" w:rsidRDefault="00B41BEB" w:rsidP="00C16ABF">
      <w:pPr>
        <w:spacing w:after="0" w:line="240" w:lineRule="auto"/>
      </w:pPr>
      <w:r>
        <w:separator/>
      </w:r>
    </w:p>
  </w:footnote>
  <w:footnote w:type="continuationSeparator" w:id="0">
    <w:p w14:paraId="40C16DC2" w14:textId="77777777" w:rsidR="00B41BEB" w:rsidRDefault="00B41BEB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BE5AB2" w:rsidRDefault="00BE5AB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F57BB"/>
    <w:multiLevelType w:val="hybridMultilevel"/>
    <w:tmpl w:val="CDFA7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070C8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F22893"/>
    <w:multiLevelType w:val="hybridMultilevel"/>
    <w:tmpl w:val="78446A0A"/>
    <w:lvl w:ilvl="0" w:tplc="26C81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543C41"/>
    <w:multiLevelType w:val="hybridMultilevel"/>
    <w:tmpl w:val="96027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7699B"/>
    <w:multiLevelType w:val="hybridMultilevel"/>
    <w:tmpl w:val="3E34C030"/>
    <w:lvl w:ilvl="0" w:tplc="EEA49F92">
      <w:start w:val="1"/>
      <w:numFmt w:val="decimal"/>
      <w:lvlText w:val="%1."/>
      <w:lvlJc w:val="left"/>
      <w:pPr>
        <w:ind w:left="961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81" w:hanging="360"/>
      </w:pPr>
    </w:lvl>
    <w:lvl w:ilvl="2" w:tplc="0415001B" w:tentative="1">
      <w:start w:val="1"/>
      <w:numFmt w:val="lowerRoman"/>
      <w:lvlText w:val="%3."/>
      <w:lvlJc w:val="right"/>
      <w:pPr>
        <w:ind w:left="2401" w:hanging="180"/>
      </w:pPr>
    </w:lvl>
    <w:lvl w:ilvl="3" w:tplc="0415000F" w:tentative="1">
      <w:start w:val="1"/>
      <w:numFmt w:val="decimal"/>
      <w:lvlText w:val="%4."/>
      <w:lvlJc w:val="left"/>
      <w:pPr>
        <w:ind w:left="3121" w:hanging="360"/>
      </w:pPr>
    </w:lvl>
    <w:lvl w:ilvl="4" w:tplc="04150019" w:tentative="1">
      <w:start w:val="1"/>
      <w:numFmt w:val="lowerLetter"/>
      <w:lvlText w:val="%5."/>
      <w:lvlJc w:val="left"/>
      <w:pPr>
        <w:ind w:left="3841" w:hanging="360"/>
      </w:pPr>
    </w:lvl>
    <w:lvl w:ilvl="5" w:tplc="0415001B" w:tentative="1">
      <w:start w:val="1"/>
      <w:numFmt w:val="lowerRoman"/>
      <w:lvlText w:val="%6."/>
      <w:lvlJc w:val="right"/>
      <w:pPr>
        <w:ind w:left="4561" w:hanging="180"/>
      </w:pPr>
    </w:lvl>
    <w:lvl w:ilvl="6" w:tplc="0415000F" w:tentative="1">
      <w:start w:val="1"/>
      <w:numFmt w:val="decimal"/>
      <w:lvlText w:val="%7."/>
      <w:lvlJc w:val="left"/>
      <w:pPr>
        <w:ind w:left="5281" w:hanging="360"/>
      </w:pPr>
    </w:lvl>
    <w:lvl w:ilvl="7" w:tplc="04150019" w:tentative="1">
      <w:start w:val="1"/>
      <w:numFmt w:val="lowerLetter"/>
      <w:lvlText w:val="%8."/>
      <w:lvlJc w:val="left"/>
      <w:pPr>
        <w:ind w:left="6001" w:hanging="360"/>
      </w:pPr>
    </w:lvl>
    <w:lvl w:ilvl="8" w:tplc="0415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6" w15:restartNumberingAfterBreak="0">
    <w:nsid w:val="78FB149D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9194800">
    <w:abstractNumId w:val="2"/>
  </w:num>
  <w:num w:numId="2" w16cid:durableId="1788768993">
    <w:abstractNumId w:val="0"/>
  </w:num>
  <w:num w:numId="3" w16cid:durableId="732656696">
    <w:abstractNumId w:val="1"/>
  </w:num>
  <w:num w:numId="4" w16cid:durableId="1957131626">
    <w:abstractNumId w:val="6"/>
  </w:num>
  <w:num w:numId="5" w16cid:durableId="1873414483">
    <w:abstractNumId w:val="4"/>
  </w:num>
  <w:num w:numId="6" w16cid:durableId="9962297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6688319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0A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8F8"/>
    <w:rsid w:val="000C5A23"/>
    <w:rsid w:val="000D04B0"/>
    <w:rsid w:val="000E2E56"/>
    <w:rsid w:val="000E4235"/>
    <w:rsid w:val="000F1C57"/>
    <w:rsid w:val="000F5615"/>
    <w:rsid w:val="00124BFF"/>
    <w:rsid w:val="0012560E"/>
    <w:rsid w:val="00127108"/>
    <w:rsid w:val="00134B13"/>
    <w:rsid w:val="00143B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35A6"/>
    <w:rsid w:val="0022477D"/>
    <w:rsid w:val="002278A9"/>
    <w:rsid w:val="002336F9"/>
    <w:rsid w:val="0024028F"/>
    <w:rsid w:val="00244ABC"/>
    <w:rsid w:val="002636F5"/>
    <w:rsid w:val="0028089E"/>
    <w:rsid w:val="00281FF2"/>
    <w:rsid w:val="002857DE"/>
    <w:rsid w:val="00291567"/>
    <w:rsid w:val="002A22BF"/>
    <w:rsid w:val="002A2389"/>
    <w:rsid w:val="002A671D"/>
    <w:rsid w:val="002A713A"/>
    <w:rsid w:val="002B4D55"/>
    <w:rsid w:val="002B5EA0"/>
    <w:rsid w:val="002B6119"/>
    <w:rsid w:val="002B6880"/>
    <w:rsid w:val="002C1F06"/>
    <w:rsid w:val="002D3375"/>
    <w:rsid w:val="002D73D4"/>
    <w:rsid w:val="002E02D2"/>
    <w:rsid w:val="002E2B53"/>
    <w:rsid w:val="002F02A3"/>
    <w:rsid w:val="002F22B0"/>
    <w:rsid w:val="002F4ABE"/>
    <w:rsid w:val="003018BA"/>
    <w:rsid w:val="0030395F"/>
    <w:rsid w:val="00305C92"/>
    <w:rsid w:val="0031027A"/>
    <w:rsid w:val="003151C5"/>
    <w:rsid w:val="00326FE8"/>
    <w:rsid w:val="003343CF"/>
    <w:rsid w:val="003431DC"/>
    <w:rsid w:val="00346FE9"/>
    <w:rsid w:val="0034759A"/>
    <w:rsid w:val="003503F6"/>
    <w:rsid w:val="003530DD"/>
    <w:rsid w:val="00363F78"/>
    <w:rsid w:val="00372D77"/>
    <w:rsid w:val="00381B98"/>
    <w:rsid w:val="003A0A5B"/>
    <w:rsid w:val="003A1176"/>
    <w:rsid w:val="003C0BAE"/>
    <w:rsid w:val="003D0D4F"/>
    <w:rsid w:val="003D18A9"/>
    <w:rsid w:val="003D6CE2"/>
    <w:rsid w:val="003E1941"/>
    <w:rsid w:val="003E2FE6"/>
    <w:rsid w:val="003E3BB6"/>
    <w:rsid w:val="003E49D5"/>
    <w:rsid w:val="003E51AC"/>
    <w:rsid w:val="003F38C0"/>
    <w:rsid w:val="00410A03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655C"/>
    <w:rsid w:val="004706D1"/>
    <w:rsid w:val="004712AC"/>
    <w:rsid w:val="00471326"/>
    <w:rsid w:val="0047598D"/>
    <w:rsid w:val="004840FD"/>
    <w:rsid w:val="00490F7D"/>
    <w:rsid w:val="00491678"/>
    <w:rsid w:val="004968E2"/>
    <w:rsid w:val="004A3EEA"/>
    <w:rsid w:val="004A4D1F"/>
    <w:rsid w:val="004C3AD4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1A3B"/>
    <w:rsid w:val="0056696D"/>
    <w:rsid w:val="005739FB"/>
    <w:rsid w:val="005903BE"/>
    <w:rsid w:val="0059484D"/>
    <w:rsid w:val="005A0855"/>
    <w:rsid w:val="005A3196"/>
    <w:rsid w:val="005C080F"/>
    <w:rsid w:val="005C55E5"/>
    <w:rsid w:val="005C696A"/>
    <w:rsid w:val="005D09A9"/>
    <w:rsid w:val="005E6E85"/>
    <w:rsid w:val="005F31D2"/>
    <w:rsid w:val="0061029B"/>
    <w:rsid w:val="00617230"/>
    <w:rsid w:val="00621CE1"/>
    <w:rsid w:val="00627FC9"/>
    <w:rsid w:val="0063595B"/>
    <w:rsid w:val="00647FA8"/>
    <w:rsid w:val="00650C5F"/>
    <w:rsid w:val="00654934"/>
    <w:rsid w:val="006620D9"/>
    <w:rsid w:val="00671958"/>
    <w:rsid w:val="00673ED8"/>
    <w:rsid w:val="00675843"/>
    <w:rsid w:val="00696477"/>
    <w:rsid w:val="006D050F"/>
    <w:rsid w:val="006D6139"/>
    <w:rsid w:val="006E5D65"/>
    <w:rsid w:val="006F1282"/>
    <w:rsid w:val="006F1FBC"/>
    <w:rsid w:val="006F31E2"/>
    <w:rsid w:val="00703A25"/>
    <w:rsid w:val="00706544"/>
    <w:rsid w:val="007072BA"/>
    <w:rsid w:val="0071620A"/>
    <w:rsid w:val="00722801"/>
    <w:rsid w:val="00724677"/>
    <w:rsid w:val="00725459"/>
    <w:rsid w:val="007327BD"/>
    <w:rsid w:val="00734608"/>
    <w:rsid w:val="00745302"/>
    <w:rsid w:val="007461D6"/>
    <w:rsid w:val="00746EC8"/>
    <w:rsid w:val="0075501A"/>
    <w:rsid w:val="00763BF1"/>
    <w:rsid w:val="00766FD4"/>
    <w:rsid w:val="0078168C"/>
    <w:rsid w:val="007820E9"/>
    <w:rsid w:val="00787C2A"/>
    <w:rsid w:val="00790E27"/>
    <w:rsid w:val="007A4022"/>
    <w:rsid w:val="007A6E6E"/>
    <w:rsid w:val="007C3299"/>
    <w:rsid w:val="007C3BCC"/>
    <w:rsid w:val="007C4546"/>
    <w:rsid w:val="007D5A71"/>
    <w:rsid w:val="007D6E56"/>
    <w:rsid w:val="007F4155"/>
    <w:rsid w:val="0081554D"/>
    <w:rsid w:val="0081707E"/>
    <w:rsid w:val="008449B3"/>
    <w:rsid w:val="00844C70"/>
    <w:rsid w:val="0085747A"/>
    <w:rsid w:val="008704B6"/>
    <w:rsid w:val="00884922"/>
    <w:rsid w:val="00885F64"/>
    <w:rsid w:val="008917F9"/>
    <w:rsid w:val="0089734E"/>
    <w:rsid w:val="008A45F7"/>
    <w:rsid w:val="008A7E4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35B2"/>
    <w:rsid w:val="00992A59"/>
    <w:rsid w:val="00997F14"/>
    <w:rsid w:val="009A0D99"/>
    <w:rsid w:val="009A78D9"/>
    <w:rsid w:val="009C3E31"/>
    <w:rsid w:val="009C54AE"/>
    <w:rsid w:val="009C788E"/>
    <w:rsid w:val="009E3B41"/>
    <w:rsid w:val="009E5E78"/>
    <w:rsid w:val="009F3C5C"/>
    <w:rsid w:val="009F4610"/>
    <w:rsid w:val="00A00ECC"/>
    <w:rsid w:val="00A155EE"/>
    <w:rsid w:val="00A2245B"/>
    <w:rsid w:val="00A30110"/>
    <w:rsid w:val="00A30ABF"/>
    <w:rsid w:val="00A36899"/>
    <w:rsid w:val="00A371F6"/>
    <w:rsid w:val="00A43BF6"/>
    <w:rsid w:val="00A441C8"/>
    <w:rsid w:val="00A532F6"/>
    <w:rsid w:val="00A5389F"/>
    <w:rsid w:val="00A53FA5"/>
    <w:rsid w:val="00A54817"/>
    <w:rsid w:val="00A601C8"/>
    <w:rsid w:val="00A60799"/>
    <w:rsid w:val="00A84C85"/>
    <w:rsid w:val="00A93D1B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71B"/>
    <w:rsid w:val="00B06142"/>
    <w:rsid w:val="00B135B1"/>
    <w:rsid w:val="00B3079A"/>
    <w:rsid w:val="00B3130B"/>
    <w:rsid w:val="00B40ADB"/>
    <w:rsid w:val="00B41BEB"/>
    <w:rsid w:val="00B43B77"/>
    <w:rsid w:val="00B43E80"/>
    <w:rsid w:val="00B607DB"/>
    <w:rsid w:val="00B63809"/>
    <w:rsid w:val="00B66529"/>
    <w:rsid w:val="00B668CC"/>
    <w:rsid w:val="00B75946"/>
    <w:rsid w:val="00B8056E"/>
    <w:rsid w:val="00B819C8"/>
    <w:rsid w:val="00B82308"/>
    <w:rsid w:val="00B90885"/>
    <w:rsid w:val="00BA4E33"/>
    <w:rsid w:val="00BB520A"/>
    <w:rsid w:val="00BB66D2"/>
    <w:rsid w:val="00BD3869"/>
    <w:rsid w:val="00BD66E9"/>
    <w:rsid w:val="00BD6763"/>
    <w:rsid w:val="00BD6FF4"/>
    <w:rsid w:val="00BE5AB2"/>
    <w:rsid w:val="00BF2C41"/>
    <w:rsid w:val="00C043FD"/>
    <w:rsid w:val="00C058B4"/>
    <w:rsid w:val="00C05F44"/>
    <w:rsid w:val="00C131B5"/>
    <w:rsid w:val="00C16ABF"/>
    <w:rsid w:val="00C170AE"/>
    <w:rsid w:val="00C229C4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58D1"/>
    <w:rsid w:val="00CF78ED"/>
    <w:rsid w:val="00D02B25"/>
    <w:rsid w:val="00D02EBA"/>
    <w:rsid w:val="00D05B31"/>
    <w:rsid w:val="00D17658"/>
    <w:rsid w:val="00D17C3C"/>
    <w:rsid w:val="00D26B2C"/>
    <w:rsid w:val="00D352C9"/>
    <w:rsid w:val="00D425B2"/>
    <w:rsid w:val="00D428D6"/>
    <w:rsid w:val="00D42FD1"/>
    <w:rsid w:val="00D552B2"/>
    <w:rsid w:val="00D608D1"/>
    <w:rsid w:val="00D7032A"/>
    <w:rsid w:val="00D74119"/>
    <w:rsid w:val="00D74DB3"/>
    <w:rsid w:val="00D76A71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152"/>
    <w:rsid w:val="00E25338"/>
    <w:rsid w:val="00E25FF5"/>
    <w:rsid w:val="00E51E44"/>
    <w:rsid w:val="00E63348"/>
    <w:rsid w:val="00E77B52"/>
    <w:rsid w:val="00E77E88"/>
    <w:rsid w:val="00E8107D"/>
    <w:rsid w:val="00E960BB"/>
    <w:rsid w:val="00EA2074"/>
    <w:rsid w:val="00EA4832"/>
    <w:rsid w:val="00EA4E9D"/>
    <w:rsid w:val="00EC4899"/>
    <w:rsid w:val="00EC48CA"/>
    <w:rsid w:val="00ED03AB"/>
    <w:rsid w:val="00ED32D2"/>
    <w:rsid w:val="00EE32DE"/>
    <w:rsid w:val="00EE5457"/>
    <w:rsid w:val="00F070AB"/>
    <w:rsid w:val="00F17567"/>
    <w:rsid w:val="00F2370C"/>
    <w:rsid w:val="00F27A7B"/>
    <w:rsid w:val="00F30262"/>
    <w:rsid w:val="00F41FB2"/>
    <w:rsid w:val="00F526AF"/>
    <w:rsid w:val="00F617C3"/>
    <w:rsid w:val="00F647D8"/>
    <w:rsid w:val="00F7066B"/>
    <w:rsid w:val="00F83B28"/>
    <w:rsid w:val="00FA46E5"/>
    <w:rsid w:val="00FA5C85"/>
    <w:rsid w:val="00FB7DBA"/>
    <w:rsid w:val="00FC1C25"/>
    <w:rsid w:val="00FC3F45"/>
    <w:rsid w:val="00FD503F"/>
    <w:rsid w:val="00FD7589"/>
    <w:rsid w:val="00FF016A"/>
    <w:rsid w:val="00FF1401"/>
    <w:rsid w:val="00FF14DE"/>
    <w:rsid w:val="00FF5E7D"/>
    <w:rsid w:val="0582DA60"/>
    <w:rsid w:val="071EAAC1"/>
    <w:rsid w:val="0841DBA9"/>
    <w:rsid w:val="0AF81146"/>
    <w:rsid w:val="101D7F99"/>
    <w:rsid w:val="1406A42D"/>
    <w:rsid w:val="18D88C72"/>
    <w:rsid w:val="1BF704D7"/>
    <w:rsid w:val="1F5CA407"/>
    <w:rsid w:val="1FE91441"/>
    <w:rsid w:val="286B36EE"/>
    <w:rsid w:val="36A7CDDA"/>
    <w:rsid w:val="38439E3B"/>
    <w:rsid w:val="3B4236B7"/>
    <w:rsid w:val="3D670FC3"/>
    <w:rsid w:val="5AD55A93"/>
    <w:rsid w:val="5D663349"/>
    <w:rsid w:val="647BF835"/>
    <w:rsid w:val="67944E41"/>
    <w:rsid w:val="7585DEF2"/>
    <w:rsid w:val="75924A9E"/>
    <w:rsid w:val="7F139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CFDF1"/>
  <w15:docId w15:val="{60D2C70B-5951-A844-A674-23F646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223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737AD-71E2-E049-A751-6893D0A5C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</TotalTime>
  <Pages>5</Pages>
  <Words>1225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Arkuszewska</cp:lastModifiedBy>
  <cp:revision>2</cp:revision>
  <cp:lastPrinted>2019-02-06T12:12:00Z</cp:lastPrinted>
  <dcterms:created xsi:type="dcterms:W3CDTF">2024-09-26T06:17:00Z</dcterms:created>
  <dcterms:modified xsi:type="dcterms:W3CDTF">2024-09-26T06:17:00Z</dcterms:modified>
</cp:coreProperties>
</file>